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07807" w14:textId="77777777" w:rsidR="00904097" w:rsidRPr="00155A53" w:rsidRDefault="00904097" w:rsidP="00904097">
      <w:pPr>
        <w:rPr>
          <w:rFonts w:asciiTheme="minorHAnsi" w:hAnsiTheme="minorHAnsi" w:cstheme="minorHAnsi"/>
          <w:b/>
          <w:bCs/>
          <w:lang w:val="en-US" w:eastAsia="en-US"/>
        </w:rPr>
      </w:pPr>
    </w:p>
    <w:p w14:paraId="64C97311" w14:textId="77777777" w:rsidR="00904097" w:rsidRPr="00155A53" w:rsidRDefault="00904097" w:rsidP="00904097">
      <w:pPr>
        <w:jc w:val="right"/>
        <w:rPr>
          <w:rFonts w:asciiTheme="minorHAnsi" w:hAnsiTheme="minorHAnsi" w:cstheme="minorHAnsi"/>
          <w:bCs/>
          <w:lang w:eastAsia="en-US"/>
        </w:rPr>
      </w:pPr>
      <w:r w:rsidRPr="00155A53">
        <w:rPr>
          <w:rFonts w:asciiTheme="minorHAnsi" w:hAnsiTheme="minorHAnsi" w:cstheme="minorHAnsi"/>
          <w:bCs/>
          <w:lang w:eastAsia="en-US"/>
        </w:rPr>
        <w:t xml:space="preserve">Anexa </w:t>
      </w:r>
      <w:r w:rsidR="00876E1E" w:rsidRPr="00155A53">
        <w:rPr>
          <w:rFonts w:asciiTheme="minorHAnsi" w:hAnsiTheme="minorHAnsi" w:cstheme="minorHAnsi"/>
          <w:bCs/>
          <w:lang w:eastAsia="en-US"/>
        </w:rPr>
        <w:t>9</w:t>
      </w:r>
    </w:p>
    <w:p w14:paraId="1F503ACE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b/>
          <w:bCs/>
          <w:lang w:eastAsia="en-US"/>
        </w:rPr>
      </w:pPr>
      <w:r w:rsidRPr="00155A53">
        <w:rPr>
          <w:rFonts w:asciiTheme="minorHAnsi" w:hAnsiTheme="minorHAnsi" w:cstheme="minorHAnsi"/>
          <w:b/>
          <w:bCs/>
          <w:lang w:eastAsia="en-US"/>
        </w:rPr>
        <w:t xml:space="preserve">NOTIFICARE </w:t>
      </w:r>
    </w:p>
    <w:p w14:paraId="63ECAC54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b/>
          <w:bCs/>
          <w:lang w:eastAsia="en-US"/>
        </w:rPr>
      </w:pPr>
      <w:r w:rsidRPr="00155A53">
        <w:rPr>
          <w:rFonts w:asciiTheme="minorHAnsi" w:hAnsiTheme="minorHAnsi" w:cstheme="minorHAnsi"/>
          <w:b/>
          <w:bCs/>
          <w:lang w:eastAsia="en-US"/>
        </w:rPr>
        <w:t xml:space="preserve">privind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modificările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intervenite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structura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personalului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/ a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contractorilor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/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terţilor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susţinători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/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subcontractorilor</w:t>
      </w:r>
      <w:proofErr w:type="spellEnd"/>
    </w:p>
    <w:p w14:paraId="099BF4E6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b/>
          <w:bCs/>
          <w:lang w:eastAsia="en-US"/>
        </w:rPr>
      </w:pPr>
    </w:p>
    <w:p w14:paraId="3F0EE1FD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</w:p>
    <w:p w14:paraId="390076DC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lang w:eastAsia="en-US"/>
        </w:rPr>
      </w:pPr>
    </w:p>
    <w:p w14:paraId="61DCA87E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eastAsia="en-US"/>
        </w:rPr>
        <w:t>Data NOTIFICĂRII  [....………....]</w:t>
      </w:r>
    </w:p>
    <w:p w14:paraId="6938CA0E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</w:p>
    <w:p w14:paraId="42AC6496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</w:p>
    <w:p w14:paraId="6A9B9EBD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eastAsia="en-US"/>
        </w:rPr>
        <w:t xml:space="preserve">În </w:t>
      </w:r>
      <w:proofErr w:type="spellStart"/>
      <w:r w:rsidRPr="00155A53">
        <w:rPr>
          <w:rFonts w:asciiTheme="minorHAnsi" w:hAnsiTheme="minorHAnsi" w:cstheme="minorHAnsi"/>
          <w:lang w:eastAsia="en-US"/>
        </w:rPr>
        <w:t>atenţia</w:t>
      </w:r>
      <w:proofErr w:type="spellEnd"/>
      <w:r w:rsidRPr="00155A53">
        <w:rPr>
          <w:rFonts w:asciiTheme="minorHAnsi" w:hAnsiTheme="minorHAnsi" w:cstheme="minorHAnsi"/>
          <w:lang w:eastAsia="en-US"/>
        </w:rPr>
        <w:t xml:space="preserve"> D-lui /Doamnei</w:t>
      </w:r>
    </w:p>
    <w:p w14:paraId="6F25A71A" w14:textId="77777777" w:rsidR="00904097" w:rsidRPr="00155A53" w:rsidRDefault="00904097" w:rsidP="00904097">
      <w:pPr>
        <w:tabs>
          <w:tab w:val="center" w:pos="4678"/>
        </w:tabs>
        <w:jc w:val="both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eastAsia="en-US"/>
        </w:rPr>
        <w:tab/>
      </w:r>
      <w:proofErr w:type="spellStart"/>
      <w:r w:rsidRPr="00155A53">
        <w:rPr>
          <w:rFonts w:asciiTheme="minorHAnsi" w:hAnsiTheme="minorHAnsi" w:cstheme="minorHAnsi"/>
          <w:lang w:eastAsia="en-US"/>
        </w:rPr>
        <w:t>Agenţia</w:t>
      </w:r>
      <w:proofErr w:type="spellEnd"/>
      <w:r w:rsidRPr="00155A53">
        <w:rPr>
          <w:rFonts w:asciiTheme="minorHAnsi" w:hAnsiTheme="minorHAnsi" w:cstheme="minorHAnsi"/>
          <w:lang w:eastAsia="en-US"/>
        </w:rPr>
        <w:t xml:space="preserve"> pentru Dezvoltare Regională.... – </w:t>
      </w:r>
      <w:r w:rsidR="00504026" w:rsidRPr="00155A53">
        <w:rPr>
          <w:rFonts w:asciiTheme="minorHAnsi" w:hAnsiTheme="minorHAnsi" w:cstheme="minorHAnsi"/>
          <w:lang w:eastAsia="en-US"/>
        </w:rPr>
        <w:t>AM PR Centru</w:t>
      </w:r>
    </w:p>
    <w:p w14:paraId="1288869C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</w:p>
    <w:p w14:paraId="1AA0D362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</w:p>
    <w:p w14:paraId="26DA1FBC" w14:textId="77777777" w:rsidR="00904097" w:rsidRPr="00155A53" w:rsidRDefault="00904097" w:rsidP="00904097">
      <w:pPr>
        <w:spacing w:before="120"/>
        <w:jc w:val="both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eastAsia="en-US"/>
        </w:rPr>
        <w:t>Codul SMIS al proiectului: ………………………….……………………</w:t>
      </w:r>
    </w:p>
    <w:p w14:paraId="19002D91" w14:textId="77777777" w:rsidR="00904097" w:rsidRPr="00155A53" w:rsidRDefault="00904097" w:rsidP="00904097">
      <w:pPr>
        <w:spacing w:before="120"/>
        <w:jc w:val="both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eastAsia="en-US"/>
        </w:rPr>
        <w:t>Titlul proiectului: .………………………………………..…………………</w:t>
      </w:r>
    </w:p>
    <w:p w14:paraId="36E0C4FB" w14:textId="77777777" w:rsidR="00904097" w:rsidRPr="00155A53" w:rsidRDefault="00904097" w:rsidP="00904097">
      <w:pPr>
        <w:spacing w:before="120"/>
        <w:jc w:val="both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eastAsia="en-US"/>
        </w:rPr>
        <w:t>Denumire Beneficiarului: .…….……………………………………………</w:t>
      </w:r>
    </w:p>
    <w:p w14:paraId="67F19897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</w:p>
    <w:p w14:paraId="3A77B6AB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</w:p>
    <w:p w14:paraId="1DA7817C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eastAsia="en-US"/>
        </w:rPr>
        <w:tab/>
      </w:r>
      <w:proofErr w:type="spellStart"/>
      <w:r w:rsidRPr="00155A53">
        <w:rPr>
          <w:rFonts w:asciiTheme="minorHAnsi" w:hAnsiTheme="minorHAnsi" w:cstheme="minorHAnsi"/>
          <w:lang w:eastAsia="en-US"/>
        </w:rPr>
        <w:t>Domnule</w:t>
      </w:r>
      <w:proofErr w:type="spellEnd"/>
      <w:r w:rsidRPr="00155A53">
        <w:rPr>
          <w:rFonts w:asciiTheme="minorHAnsi" w:hAnsiTheme="minorHAnsi" w:cstheme="minorHAnsi"/>
          <w:lang w:eastAsia="en-US"/>
        </w:rPr>
        <w:t xml:space="preserve">/Doamnă, </w:t>
      </w:r>
    </w:p>
    <w:p w14:paraId="3E1F30D6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</w:p>
    <w:p w14:paraId="4DA163D3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</w:p>
    <w:p w14:paraId="437F6693" w14:textId="77777777" w:rsidR="00904097" w:rsidRPr="00155A53" w:rsidRDefault="00904097" w:rsidP="00904097">
      <w:pPr>
        <w:spacing w:line="360" w:lineRule="auto"/>
        <w:jc w:val="both"/>
        <w:rPr>
          <w:rFonts w:asciiTheme="minorHAnsi" w:hAnsiTheme="minorHAnsi" w:cstheme="minorHAnsi"/>
          <w:lang w:val="en-US" w:eastAsia="en-US"/>
        </w:rPr>
      </w:pPr>
      <w:r w:rsidRPr="00155A53">
        <w:rPr>
          <w:rFonts w:asciiTheme="minorHAnsi" w:hAnsiTheme="minorHAnsi" w:cstheme="minorHAnsi"/>
          <w:lang w:eastAsia="en-US"/>
        </w:rPr>
        <w:tab/>
        <w:t xml:space="preserve">vă informăm prin prezenta că au intervenit modificări privind ........ </w:t>
      </w:r>
      <w:r w:rsidRPr="00155A53">
        <w:rPr>
          <w:rFonts w:asciiTheme="minorHAnsi" w:hAnsiTheme="minorHAnsi" w:cstheme="minorHAnsi"/>
          <w:lang w:val="en-US" w:eastAsia="en-US"/>
        </w:rPr>
        <w:t xml:space="preserve">[ </w:t>
      </w:r>
      <w:r w:rsidRPr="00155A53">
        <w:rPr>
          <w:rFonts w:asciiTheme="minorHAnsi" w:hAnsiTheme="minorHAnsi" w:cstheme="minorHAnsi"/>
          <w:i/>
          <w:highlight w:val="lightGray"/>
          <w:lang w:val="en-US" w:eastAsia="en-US"/>
        </w:rPr>
        <w:t xml:space="preserve">se </w:t>
      </w:r>
      <w:proofErr w:type="spellStart"/>
      <w:r w:rsidRPr="00155A53">
        <w:rPr>
          <w:rFonts w:asciiTheme="minorHAnsi" w:hAnsiTheme="minorHAnsi" w:cstheme="minorHAnsi"/>
          <w:i/>
          <w:highlight w:val="lightGray"/>
          <w:lang w:val="en-US" w:eastAsia="en-US"/>
        </w:rPr>
        <w:t>completează</w:t>
      </w:r>
      <w:proofErr w:type="spellEnd"/>
      <w:r w:rsidRPr="00155A53">
        <w:rPr>
          <w:rFonts w:asciiTheme="minorHAnsi" w:hAnsiTheme="minorHAnsi" w:cstheme="minorHAnsi"/>
          <w:i/>
          <w:highlight w:val="lightGray"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i/>
          <w:highlight w:val="lightGray"/>
          <w:lang w:val="en-US" w:eastAsia="en-US"/>
        </w:rPr>
        <w:t>după</w:t>
      </w:r>
      <w:proofErr w:type="spellEnd"/>
      <w:r w:rsidRPr="00155A53">
        <w:rPr>
          <w:rFonts w:asciiTheme="minorHAnsi" w:hAnsiTheme="minorHAnsi" w:cstheme="minorHAnsi"/>
          <w:i/>
          <w:highlight w:val="lightGray"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i/>
          <w:highlight w:val="lightGray"/>
          <w:lang w:val="en-US" w:eastAsia="en-US"/>
        </w:rPr>
        <w:t>caz</w:t>
      </w:r>
      <w:proofErr w:type="spellEnd"/>
      <w:r w:rsidRPr="00155A53">
        <w:rPr>
          <w:rFonts w:asciiTheme="minorHAnsi" w:hAnsiTheme="minorHAnsi" w:cstheme="minorHAnsi"/>
          <w:i/>
          <w:highlight w:val="lightGray"/>
          <w:lang w:eastAsia="en-US"/>
        </w:rPr>
        <w:t xml:space="preserve">: membrii echipe de implementare a proiectului / membrii comisiei de evaluare </w:t>
      </w:r>
      <w:proofErr w:type="gramStart"/>
      <w:r w:rsidRPr="00155A53">
        <w:rPr>
          <w:rFonts w:asciiTheme="minorHAnsi" w:hAnsiTheme="minorHAnsi" w:cstheme="minorHAnsi"/>
          <w:i/>
          <w:highlight w:val="lightGray"/>
          <w:lang w:eastAsia="en-US"/>
        </w:rPr>
        <w:t>a</w:t>
      </w:r>
      <w:proofErr w:type="gramEnd"/>
      <w:r w:rsidRPr="00155A53">
        <w:rPr>
          <w:rFonts w:asciiTheme="minorHAnsi" w:hAnsiTheme="minorHAnsi" w:cstheme="minorHAnsi"/>
          <w:i/>
          <w:highlight w:val="lightGray"/>
          <w:lang w:eastAsia="en-US"/>
        </w:rPr>
        <w:t xml:space="preserve"> ofertelor/ subcontractorii </w:t>
      </w:r>
      <w:proofErr w:type="spellStart"/>
      <w:r w:rsidRPr="00155A53">
        <w:rPr>
          <w:rFonts w:asciiTheme="minorHAnsi" w:hAnsiTheme="minorHAnsi" w:cstheme="minorHAnsi"/>
          <w:i/>
          <w:highlight w:val="lightGray"/>
          <w:lang w:eastAsia="en-US"/>
        </w:rPr>
        <w:t>nominalizaţi</w:t>
      </w:r>
      <w:proofErr w:type="spellEnd"/>
      <w:r w:rsidRPr="00155A53">
        <w:rPr>
          <w:rFonts w:asciiTheme="minorHAnsi" w:hAnsiTheme="minorHAnsi" w:cstheme="minorHAnsi"/>
          <w:i/>
          <w:highlight w:val="lightGray"/>
          <w:lang w:eastAsia="en-US"/>
        </w:rPr>
        <w:t xml:space="preserve"> în cadrul contractului..</w:t>
      </w:r>
      <w:r w:rsidRPr="00155A53">
        <w:rPr>
          <w:rFonts w:asciiTheme="minorHAnsi" w:hAnsiTheme="minorHAnsi" w:cstheme="minorHAnsi"/>
          <w:i/>
          <w:lang w:eastAsia="en-US"/>
        </w:rPr>
        <w:t>.</w:t>
      </w:r>
      <w:r w:rsidRPr="00155A53">
        <w:rPr>
          <w:rFonts w:asciiTheme="minorHAnsi" w:hAnsiTheme="minorHAnsi" w:cstheme="minorHAnsi"/>
          <w:i/>
          <w:lang w:val="en-US" w:eastAsia="en-US"/>
        </w:rPr>
        <w:t>]</w:t>
      </w:r>
      <w:r w:rsidRPr="00155A53">
        <w:rPr>
          <w:rFonts w:asciiTheme="minorHAnsi" w:hAnsiTheme="minorHAnsi" w:cstheme="minorHAnsi"/>
          <w:lang w:val="en-US" w:eastAsia="en-US"/>
        </w:rPr>
        <w:t xml:space="preserve">. </w:t>
      </w:r>
      <w:proofErr w:type="spellStart"/>
      <w:r w:rsidRPr="00155A53">
        <w:rPr>
          <w:rFonts w:asciiTheme="minorHAnsi" w:hAnsiTheme="minorHAnsi" w:cstheme="minorHAnsi"/>
          <w:lang w:val="en-US" w:eastAsia="en-US"/>
        </w:rPr>
        <w:t>Informaţii</w:t>
      </w:r>
      <w:proofErr w:type="spellEnd"/>
      <w:r w:rsidRPr="00155A53">
        <w:rPr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lang w:val="en-US" w:eastAsia="en-US"/>
        </w:rPr>
        <w:t>detaliate</w:t>
      </w:r>
      <w:proofErr w:type="spellEnd"/>
      <w:r w:rsidRPr="00155A53">
        <w:rPr>
          <w:rFonts w:asciiTheme="minorHAnsi" w:hAnsiTheme="minorHAnsi" w:cstheme="minorHAnsi"/>
          <w:lang w:val="en-US" w:eastAsia="en-US"/>
        </w:rPr>
        <w:t xml:space="preserve"> sunt </w:t>
      </w:r>
      <w:proofErr w:type="spellStart"/>
      <w:r w:rsidRPr="00155A53">
        <w:rPr>
          <w:rFonts w:asciiTheme="minorHAnsi" w:hAnsiTheme="minorHAnsi" w:cstheme="minorHAnsi"/>
          <w:lang w:val="en-US" w:eastAsia="en-US"/>
        </w:rPr>
        <w:t>prezentate</w:t>
      </w:r>
      <w:proofErr w:type="spellEnd"/>
      <w:r w:rsidRPr="00155A53">
        <w:rPr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lang w:val="en-US" w:eastAsia="en-US"/>
        </w:rPr>
        <w:t>paginile</w:t>
      </w:r>
      <w:proofErr w:type="spellEnd"/>
      <w:r w:rsidRPr="00155A53">
        <w:rPr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lang w:val="en-US" w:eastAsia="en-US"/>
        </w:rPr>
        <w:t>următoare</w:t>
      </w:r>
      <w:proofErr w:type="spellEnd"/>
      <w:r w:rsidRPr="00155A53">
        <w:rPr>
          <w:rFonts w:asciiTheme="minorHAnsi" w:hAnsiTheme="minorHAnsi" w:cstheme="minorHAnsi"/>
          <w:lang w:val="en-US" w:eastAsia="en-US"/>
        </w:rPr>
        <w:t>.</w:t>
      </w:r>
    </w:p>
    <w:p w14:paraId="098EF5D7" w14:textId="77777777" w:rsidR="00904097" w:rsidRPr="00155A53" w:rsidRDefault="00904097" w:rsidP="00904097">
      <w:pPr>
        <w:spacing w:line="360" w:lineRule="auto"/>
        <w:jc w:val="both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val="en-US" w:eastAsia="en-US"/>
        </w:rPr>
        <w:tab/>
        <w:t xml:space="preserve">Se transmit </w:t>
      </w:r>
      <w:proofErr w:type="spellStart"/>
      <w:r w:rsidRPr="00155A53">
        <w:rPr>
          <w:rFonts w:asciiTheme="minorHAnsi" w:hAnsiTheme="minorHAnsi" w:cstheme="minorHAnsi"/>
          <w:lang w:val="en-US" w:eastAsia="en-US"/>
        </w:rPr>
        <w:t>ataşat</w:t>
      </w:r>
      <w:proofErr w:type="spellEnd"/>
      <w:r w:rsidRPr="00155A53">
        <w:rPr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lang w:val="en-US" w:eastAsia="en-US"/>
        </w:rPr>
        <w:t>declaraţiile</w:t>
      </w:r>
      <w:proofErr w:type="spellEnd"/>
      <w:r w:rsidRPr="00155A53">
        <w:rPr>
          <w:rFonts w:asciiTheme="minorHAnsi" w:hAnsiTheme="minorHAnsi" w:cstheme="minorHAnsi"/>
          <w:lang w:val="en-US" w:eastAsia="en-US"/>
        </w:rPr>
        <w:t xml:space="preserve"> pe propria </w:t>
      </w:r>
      <w:proofErr w:type="spellStart"/>
      <w:r w:rsidRPr="00155A53">
        <w:rPr>
          <w:rFonts w:asciiTheme="minorHAnsi" w:hAnsiTheme="minorHAnsi" w:cstheme="minorHAnsi"/>
          <w:lang w:val="en-US" w:eastAsia="en-US"/>
        </w:rPr>
        <w:t>răspundere</w:t>
      </w:r>
      <w:proofErr w:type="spellEnd"/>
      <w:r w:rsidRPr="00155A53">
        <w:rPr>
          <w:rFonts w:asciiTheme="minorHAnsi" w:hAnsiTheme="minorHAnsi" w:cstheme="minorHAnsi"/>
          <w:lang w:val="en-US" w:eastAsia="en-US"/>
        </w:rPr>
        <w:t xml:space="preserve"> ale </w:t>
      </w:r>
      <w:proofErr w:type="spellStart"/>
      <w:r w:rsidRPr="00155A53">
        <w:rPr>
          <w:rFonts w:asciiTheme="minorHAnsi" w:hAnsiTheme="minorHAnsi" w:cstheme="minorHAnsi"/>
          <w:lang w:val="en-US" w:eastAsia="en-US"/>
        </w:rPr>
        <w:t>următoarelor</w:t>
      </w:r>
      <w:proofErr w:type="spellEnd"/>
      <w:r w:rsidRPr="00155A53">
        <w:rPr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lang w:val="en-US" w:eastAsia="en-US"/>
        </w:rPr>
        <w:t>persoane</w:t>
      </w:r>
      <w:proofErr w:type="spellEnd"/>
      <w:r w:rsidRPr="00155A53">
        <w:rPr>
          <w:rFonts w:asciiTheme="minorHAnsi" w:hAnsiTheme="minorHAnsi" w:cstheme="minorHAnsi"/>
          <w:lang w:val="en-US" w:eastAsia="en-US"/>
        </w:rPr>
        <w:t>:</w:t>
      </w:r>
    </w:p>
    <w:p w14:paraId="4C79E3D0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</w:p>
    <w:p w14:paraId="7B2590EE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eastAsia="en-US"/>
        </w:rPr>
        <w:tab/>
        <w:t xml:space="preserve">Cu stimă, </w:t>
      </w:r>
    </w:p>
    <w:p w14:paraId="6B35E9A7" w14:textId="77777777" w:rsidR="00904097" w:rsidRPr="00155A53" w:rsidRDefault="00904097" w:rsidP="00904097">
      <w:pPr>
        <w:jc w:val="both"/>
        <w:rPr>
          <w:rFonts w:asciiTheme="minorHAnsi" w:hAnsiTheme="minorHAnsi" w:cstheme="minorHAnsi"/>
          <w:lang w:eastAsia="en-US"/>
        </w:rPr>
      </w:pPr>
    </w:p>
    <w:p w14:paraId="0E519ACA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eastAsia="en-US"/>
        </w:rPr>
        <w:t>[</w:t>
      </w:r>
      <w:r w:rsidRPr="00155A53">
        <w:rPr>
          <w:rFonts w:asciiTheme="minorHAnsi" w:hAnsiTheme="minorHAnsi" w:cstheme="minorHAnsi"/>
          <w:i/>
          <w:iCs/>
          <w:lang w:eastAsia="en-US"/>
        </w:rPr>
        <w:t>semnătura</w:t>
      </w:r>
      <w:r w:rsidRPr="00155A53">
        <w:rPr>
          <w:rFonts w:asciiTheme="minorHAnsi" w:hAnsiTheme="minorHAnsi" w:cstheme="minorHAnsi"/>
          <w:lang w:eastAsia="en-US"/>
        </w:rPr>
        <w:t>]</w:t>
      </w:r>
    </w:p>
    <w:p w14:paraId="6BABF93E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eastAsia="en-US"/>
        </w:rPr>
        <w:t>[</w:t>
      </w:r>
      <w:r w:rsidRPr="00155A53">
        <w:rPr>
          <w:rFonts w:asciiTheme="minorHAnsi" w:hAnsiTheme="minorHAnsi" w:cstheme="minorHAnsi"/>
          <w:i/>
          <w:iCs/>
          <w:lang w:eastAsia="en-US"/>
        </w:rPr>
        <w:t xml:space="preserve">nume </w:t>
      </w:r>
      <w:proofErr w:type="spellStart"/>
      <w:r w:rsidRPr="00155A53">
        <w:rPr>
          <w:rFonts w:asciiTheme="minorHAnsi" w:hAnsiTheme="minorHAnsi" w:cstheme="minorHAnsi"/>
          <w:i/>
          <w:iCs/>
          <w:lang w:eastAsia="en-US"/>
        </w:rPr>
        <w:t>şi</w:t>
      </w:r>
      <w:proofErr w:type="spellEnd"/>
      <w:r w:rsidRPr="00155A53">
        <w:rPr>
          <w:rFonts w:asciiTheme="minorHAnsi" w:hAnsiTheme="minorHAnsi" w:cstheme="minorHAnsi"/>
          <w:i/>
          <w:iCs/>
          <w:lang w:eastAsia="en-US"/>
        </w:rPr>
        <w:t xml:space="preserve"> prenume</w:t>
      </w:r>
      <w:r w:rsidRPr="00155A53">
        <w:rPr>
          <w:rFonts w:asciiTheme="minorHAnsi" w:hAnsiTheme="minorHAnsi" w:cstheme="minorHAnsi"/>
          <w:lang w:eastAsia="en-US"/>
        </w:rPr>
        <w:t>]</w:t>
      </w:r>
    </w:p>
    <w:p w14:paraId="3F85B2C3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lang w:eastAsia="en-US"/>
        </w:rPr>
      </w:pPr>
      <w:r w:rsidRPr="00155A53">
        <w:rPr>
          <w:rFonts w:asciiTheme="minorHAnsi" w:hAnsiTheme="minorHAnsi" w:cstheme="minorHAnsi"/>
          <w:lang w:eastAsia="en-US"/>
        </w:rPr>
        <w:t>[</w:t>
      </w:r>
      <w:proofErr w:type="spellStart"/>
      <w:r w:rsidRPr="00155A53">
        <w:rPr>
          <w:rFonts w:asciiTheme="minorHAnsi" w:hAnsiTheme="minorHAnsi" w:cstheme="minorHAnsi"/>
          <w:i/>
          <w:iCs/>
          <w:lang w:eastAsia="en-US"/>
        </w:rPr>
        <w:t>funcţia</w:t>
      </w:r>
      <w:proofErr w:type="spellEnd"/>
      <w:r w:rsidRPr="00155A53">
        <w:rPr>
          <w:rFonts w:asciiTheme="minorHAnsi" w:hAnsiTheme="minorHAnsi" w:cstheme="minorHAnsi"/>
          <w:lang w:eastAsia="en-US"/>
        </w:rPr>
        <w:t>]</w:t>
      </w:r>
    </w:p>
    <w:p w14:paraId="0727CAC5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br w:type="page"/>
      </w:r>
    </w:p>
    <w:p w14:paraId="1C9A9892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b/>
          <w:bCs/>
          <w:lang w:val="en-US" w:eastAsia="en-US"/>
        </w:rPr>
      </w:pP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lastRenderedPageBreak/>
        <w:t>Situaţia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modificărilor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intervenite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structura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personalului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/ a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asociaţilor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/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terţilor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susţinători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şi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a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subcontractorilor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</w:p>
    <w:p w14:paraId="71DBEAEF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b/>
          <w:bCs/>
          <w:lang w:val="en-US" w:eastAsia="en-US"/>
        </w:rPr>
      </w:pPr>
    </w:p>
    <w:p w14:paraId="1CD0C11F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</w:p>
    <w:p w14:paraId="0F8D8421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Programul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Regiunea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Centru:</w:t>
      </w:r>
    </w:p>
    <w:p w14:paraId="43128C80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Axa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/ </w:t>
      </w:r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PI :</w:t>
      </w:r>
      <w:proofErr w:type="gram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</w:p>
    <w:p w14:paraId="39A4F247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Cod </w:t>
      </w:r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SMIS :</w:t>
      </w:r>
      <w:proofErr w:type="gramEnd"/>
    </w:p>
    <w:p w14:paraId="07EF573A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Beneficiar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>:</w:t>
      </w:r>
    </w:p>
    <w:p w14:paraId="03F1FFDA" w14:textId="77777777" w:rsidR="00904097" w:rsidRPr="00155A53" w:rsidRDefault="00904097" w:rsidP="00904097">
      <w:pPr>
        <w:jc w:val="center"/>
        <w:rPr>
          <w:rFonts w:asciiTheme="minorHAnsi" w:hAnsiTheme="minorHAnsi" w:cstheme="minorHAnsi"/>
          <w:b/>
          <w:bCs/>
          <w:lang w:val="en-US" w:eastAsia="en-US"/>
        </w:rPr>
      </w:pPr>
    </w:p>
    <w:p w14:paraId="75F0EF03" w14:textId="77777777" w:rsidR="00904097" w:rsidRPr="00155A53" w:rsidRDefault="00904097" w:rsidP="00904097">
      <w:pPr>
        <w:tabs>
          <w:tab w:val="left" w:pos="7368"/>
        </w:tabs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ab/>
      </w:r>
    </w:p>
    <w:p w14:paraId="370E355C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3721DA39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Tabel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1 –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Reprezentantul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legal al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beneficiarului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400"/>
        <w:gridCol w:w="1853"/>
      </w:tblGrid>
      <w:tr w:rsidR="00904097" w:rsidRPr="00155A53" w14:paraId="3F85E2F4" w14:textId="77777777" w:rsidTr="00482A45">
        <w:tc>
          <w:tcPr>
            <w:tcW w:w="5353" w:type="dxa"/>
          </w:tcPr>
          <w:p w14:paraId="28BD8158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400" w:type="dxa"/>
          </w:tcPr>
          <w:p w14:paraId="0917CF22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Nume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şi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Prenume</w:t>
            </w:r>
            <w:proofErr w:type="spellEnd"/>
          </w:p>
        </w:tc>
        <w:tc>
          <w:tcPr>
            <w:tcW w:w="1853" w:type="dxa"/>
          </w:tcPr>
          <w:p w14:paraId="71720DBC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Perioada</w:t>
            </w:r>
            <w:proofErr w:type="spellEnd"/>
          </w:p>
        </w:tc>
      </w:tr>
      <w:tr w:rsidR="00904097" w:rsidRPr="00155A53" w14:paraId="6DEAE1DA" w14:textId="77777777" w:rsidTr="00482A45">
        <w:tc>
          <w:tcPr>
            <w:tcW w:w="5353" w:type="dxa"/>
          </w:tcPr>
          <w:p w14:paraId="0E6075A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Reprezentantul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legal la data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semnării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contractului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finanţare</w:t>
            </w:r>
            <w:proofErr w:type="spellEnd"/>
          </w:p>
        </w:tc>
        <w:tc>
          <w:tcPr>
            <w:tcW w:w="2400" w:type="dxa"/>
          </w:tcPr>
          <w:p w14:paraId="258E0DF7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853" w:type="dxa"/>
          </w:tcPr>
          <w:p w14:paraId="55BA7A19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</w:tr>
      <w:tr w:rsidR="00904097" w:rsidRPr="00155A53" w14:paraId="2163AB9D" w14:textId="77777777" w:rsidTr="00482A45">
        <w:tc>
          <w:tcPr>
            <w:tcW w:w="5353" w:type="dxa"/>
          </w:tcPr>
          <w:p w14:paraId="66E7610D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Reprezentantul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legal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în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perioada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implementare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*</w:t>
            </w:r>
          </w:p>
        </w:tc>
        <w:tc>
          <w:tcPr>
            <w:tcW w:w="2400" w:type="dxa"/>
          </w:tcPr>
          <w:p w14:paraId="55832F79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853" w:type="dxa"/>
          </w:tcPr>
          <w:p w14:paraId="24C1298C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</w:tr>
    </w:tbl>
    <w:p w14:paraId="07BB7204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  <w:r w:rsidRPr="00155A53">
        <w:rPr>
          <w:rFonts w:asciiTheme="minorHAnsi" w:hAnsiTheme="minorHAnsi" w:cstheme="minorHAnsi"/>
          <w:bCs/>
          <w:lang w:val="en-US" w:eastAsia="en-US"/>
        </w:rPr>
        <w:t xml:space="preserve">* Se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completează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numai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cazul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care au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existat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modificări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ale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reprezentantului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legal</w:t>
      </w:r>
    </w:p>
    <w:p w14:paraId="3D11BDF9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6CB1CDF9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Tabel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2 –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Împuternicitul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reprezentantului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legal al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beneficiarului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400"/>
        <w:gridCol w:w="1853"/>
      </w:tblGrid>
      <w:tr w:rsidR="00904097" w:rsidRPr="00155A53" w14:paraId="30B2F250" w14:textId="77777777" w:rsidTr="00482A45">
        <w:tc>
          <w:tcPr>
            <w:tcW w:w="5353" w:type="dxa"/>
          </w:tcPr>
          <w:p w14:paraId="7C37C57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400" w:type="dxa"/>
          </w:tcPr>
          <w:p w14:paraId="029F3163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Nume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şi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Prenume</w:t>
            </w:r>
            <w:proofErr w:type="spellEnd"/>
          </w:p>
        </w:tc>
        <w:tc>
          <w:tcPr>
            <w:tcW w:w="1853" w:type="dxa"/>
          </w:tcPr>
          <w:p w14:paraId="30365DA3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Perioada</w:t>
            </w:r>
            <w:proofErr w:type="spellEnd"/>
          </w:p>
        </w:tc>
      </w:tr>
      <w:tr w:rsidR="00904097" w:rsidRPr="00155A53" w14:paraId="73D03CE2" w14:textId="77777777" w:rsidTr="00482A45">
        <w:tc>
          <w:tcPr>
            <w:tcW w:w="5353" w:type="dxa"/>
          </w:tcPr>
          <w:p w14:paraId="5C06A51A" w14:textId="77777777" w:rsidR="00904097" w:rsidRPr="00155A53" w:rsidRDefault="00904097" w:rsidP="004A3B56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Împuternicitul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reprezentantului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legal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pentru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proiectul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r w:rsidR="004A3B56" w:rsidRPr="00155A53">
              <w:rPr>
                <w:rFonts w:asciiTheme="minorHAnsi" w:hAnsiTheme="minorHAnsi" w:cstheme="minorHAnsi"/>
                <w:bCs/>
                <w:lang w:val="en-US" w:eastAsia="en-US"/>
              </w:rPr>
              <w:t>PR Centru</w:t>
            </w:r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la data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semnării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contractului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finanţare</w:t>
            </w:r>
            <w:proofErr w:type="spellEnd"/>
          </w:p>
        </w:tc>
        <w:tc>
          <w:tcPr>
            <w:tcW w:w="2400" w:type="dxa"/>
          </w:tcPr>
          <w:p w14:paraId="05F8BF93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853" w:type="dxa"/>
          </w:tcPr>
          <w:p w14:paraId="32DA17CF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</w:tr>
      <w:tr w:rsidR="00904097" w:rsidRPr="00155A53" w14:paraId="26CDAEE3" w14:textId="77777777" w:rsidTr="00482A45">
        <w:tc>
          <w:tcPr>
            <w:tcW w:w="5353" w:type="dxa"/>
          </w:tcPr>
          <w:p w14:paraId="16BC9E65" w14:textId="77777777" w:rsidR="00904097" w:rsidRPr="00155A53" w:rsidRDefault="00904097" w:rsidP="004A3B56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Împuternicitul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reprezentantului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legal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pentru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proiectul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r w:rsidR="004A3B56" w:rsidRPr="00155A53">
              <w:rPr>
                <w:rFonts w:asciiTheme="minorHAnsi" w:hAnsiTheme="minorHAnsi" w:cstheme="minorHAnsi"/>
                <w:bCs/>
                <w:lang w:val="en-US" w:eastAsia="en-US"/>
              </w:rPr>
              <w:t>PR Centru</w:t>
            </w:r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în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perioada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implementare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*</w:t>
            </w:r>
          </w:p>
        </w:tc>
        <w:tc>
          <w:tcPr>
            <w:tcW w:w="2400" w:type="dxa"/>
          </w:tcPr>
          <w:p w14:paraId="5D153892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853" w:type="dxa"/>
          </w:tcPr>
          <w:p w14:paraId="12281581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</w:tr>
    </w:tbl>
    <w:p w14:paraId="3BBAF6B5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  <w:r w:rsidRPr="00155A53">
        <w:rPr>
          <w:rFonts w:asciiTheme="minorHAnsi" w:hAnsiTheme="minorHAnsi" w:cstheme="minorHAnsi"/>
          <w:bCs/>
          <w:lang w:val="en-US" w:eastAsia="en-US"/>
        </w:rPr>
        <w:t xml:space="preserve">* Se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completează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numai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cazul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care au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existat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modificări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ale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împuternicitului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reprezentantului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legal</w:t>
      </w:r>
    </w:p>
    <w:p w14:paraId="0E975918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5F41B14D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Tabel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3 –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Membrii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echipei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de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implementare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a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proiectului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– personal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propriu</w:t>
      </w:r>
      <w:proofErr w:type="spellEnd"/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400"/>
        <w:gridCol w:w="1853"/>
        <w:gridCol w:w="1853"/>
      </w:tblGrid>
      <w:tr w:rsidR="00904097" w:rsidRPr="00155A53" w14:paraId="4F5FF920" w14:textId="77777777" w:rsidTr="00482A45">
        <w:tc>
          <w:tcPr>
            <w:tcW w:w="3936" w:type="dxa"/>
          </w:tcPr>
          <w:p w14:paraId="763BD107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400" w:type="dxa"/>
          </w:tcPr>
          <w:p w14:paraId="6FCEF59F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Nume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şi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Prenume</w:t>
            </w:r>
            <w:proofErr w:type="spellEnd"/>
          </w:p>
        </w:tc>
        <w:tc>
          <w:tcPr>
            <w:tcW w:w="1853" w:type="dxa"/>
          </w:tcPr>
          <w:p w14:paraId="71B1CD2B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Dispoziţia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numire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gram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nr./</w:t>
            </w:r>
            <w:proofErr w:type="gram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data</w:t>
            </w:r>
          </w:p>
        </w:tc>
        <w:tc>
          <w:tcPr>
            <w:tcW w:w="1853" w:type="dxa"/>
          </w:tcPr>
          <w:p w14:paraId="4D18E6ED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Observaţii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*</w:t>
            </w:r>
          </w:p>
        </w:tc>
      </w:tr>
      <w:tr w:rsidR="00904097" w:rsidRPr="00155A53" w14:paraId="5DDBB8BA" w14:textId="77777777" w:rsidTr="00482A45">
        <w:tc>
          <w:tcPr>
            <w:tcW w:w="3936" w:type="dxa"/>
          </w:tcPr>
          <w:p w14:paraId="2FE51119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Echipa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implementare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la data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semnării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contractului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finanţare</w:t>
            </w:r>
            <w:proofErr w:type="spellEnd"/>
          </w:p>
        </w:tc>
        <w:tc>
          <w:tcPr>
            <w:tcW w:w="2400" w:type="dxa"/>
          </w:tcPr>
          <w:p w14:paraId="01CDC912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853" w:type="dxa"/>
          </w:tcPr>
          <w:p w14:paraId="4EA77AF9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853" w:type="dxa"/>
          </w:tcPr>
          <w:p w14:paraId="0A258E9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</w:tr>
      <w:tr w:rsidR="00904097" w:rsidRPr="00155A53" w14:paraId="645F4DA1" w14:textId="77777777" w:rsidTr="00482A45">
        <w:tc>
          <w:tcPr>
            <w:tcW w:w="3936" w:type="dxa"/>
          </w:tcPr>
          <w:p w14:paraId="514AA62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Modificări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ale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membrilor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echipei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implementare</w:t>
            </w:r>
            <w:proofErr w:type="spellEnd"/>
          </w:p>
        </w:tc>
        <w:tc>
          <w:tcPr>
            <w:tcW w:w="2400" w:type="dxa"/>
          </w:tcPr>
          <w:p w14:paraId="37D576FE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persoana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înlocuită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*/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persoană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înlocuitoare</w:t>
            </w:r>
            <w:proofErr w:type="spellEnd"/>
          </w:p>
        </w:tc>
        <w:tc>
          <w:tcPr>
            <w:tcW w:w="1853" w:type="dxa"/>
          </w:tcPr>
          <w:p w14:paraId="1342D108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853" w:type="dxa"/>
          </w:tcPr>
          <w:p w14:paraId="0559E2D2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</w:tr>
    </w:tbl>
    <w:p w14:paraId="3732144C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  <w:r w:rsidRPr="00155A53">
        <w:rPr>
          <w:rFonts w:asciiTheme="minorHAnsi" w:hAnsiTheme="minorHAnsi" w:cstheme="minorHAnsi"/>
          <w:bCs/>
          <w:lang w:val="en-US" w:eastAsia="en-US"/>
        </w:rPr>
        <w:t xml:space="preserve">*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pentru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persoanele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înlocuite</w:t>
      </w:r>
      <w:proofErr w:type="spellEnd"/>
      <w:r w:rsidR="005412CE" w:rsidRPr="00155A53">
        <w:rPr>
          <w:rFonts w:asciiTheme="minorHAnsi" w:hAnsiTheme="minorHAnsi" w:cstheme="minorHAnsi"/>
          <w:bCs/>
          <w:lang w:val="en-US" w:eastAsia="en-US"/>
        </w:rPr>
        <w:t xml:space="preserve"> conform </w:t>
      </w:r>
      <w:proofErr w:type="spellStart"/>
      <w:r w:rsidR="005412CE" w:rsidRPr="00155A53">
        <w:rPr>
          <w:rFonts w:asciiTheme="minorHAnsi" w:hAnsiTheme="minorHAnsi" w:cstheme="minorHAnsi"/>
          <w:bCs/>
          <w:lang w:val="en-US" w:eastAsia="en-US"/>
        </w:rPr>
        <w:t>tabel</w:t>
      </w:r>
      <w:proofErr w:type="spellEnd"/>
      <w:r w:rsidR="005412CE" w:rsidRPr="00155A53">
        <w:rPr>
          <w:rFonts w:asciiTheme="minorHAnsi" w:hAnsiTheme="minorHAnsi" w:cstheme="minorHAnsi"/>
          <w:bCs/>
          <w:lang w:val="en-US" w:eastAsia="en-US"/>
        </w:rPr>
        <w:t xml:space="preserve"> 1,2,3</w:t>
      </w:r>
      <w:r w:rsidRPr="00155A53">
        <w:rPr>
          <w:rFonts w:asciiTheme="minorHAnsi" w:hAnsiTheme="minorHAnsi" w:cstheme="minorHAnsi"/>
          <w:bCs/>
          <w:lang w:val="en-US" w:eastAsia="en-US"/>
        </w:rPr>
        <w:t xml:space="preserve"> se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completează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la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rubrica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de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observaţii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dacă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persoana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respectivă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mai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face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parte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din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structura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organizatorică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(de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exemplu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a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fost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transferata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alt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departament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).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cazul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care nu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mai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face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parte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din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structura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organizatorică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,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iar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momentul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înlocuirii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s-a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produs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într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-un interval de 12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luni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de la data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atribuirii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contractului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, se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va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transmite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declaraţia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pe propria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răspundere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conform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Anexei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05.</w:t>
      </w:r>
    </w:p>
    <w:p w14:paraId="17417649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19A67576" w14:textId="3617740B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Cs/>
          <w:lang w:val="en-US" w:eastAsia="en-US"/>
        </w:rPr>
        <w:br w:type="page"/>
      </w:r>
      <w:r w:rsidRPr="00155A53">
        <w:rPr>
          <w:rFonts w:asciiTheme="minorHAnsi" w:hAnsiTheme="minorHAnsi" w:cstheme="minorHAnsi"/>
          <w:bCs/>
          <w:lang w:val="en-US" w:eastAsia="en-US"/>
        </w:rPr>
        <w:lastRenderedPageBreak/>
        <w:t xml:space="preserve"> </w:t>
      </w:r>
      <w:bookmarkStart w:id="0" w:name="_GoBack"/>
      <w:bookmarkEnd w:id="0"/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Tabel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4 –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Preşedintele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şi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membrii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comisiei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de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evaluare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a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ofertelor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</w:p>
    <w:p w14:paraId="21F4ECA3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</w:p>
    <w:p w14:paraId="4C26E89B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4.1.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Procedura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de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atribuire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a </w:t>
      </w:r>
      <w:proofErr w:type="spellStart"/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contractului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 nr</w:t>
      </w:r>
      <w:proofErr w:type="gramEnd"/>
      <w:r w:rsidRPr="00155A53">
        <w:rPr>
          <w:rFonts w:asciiTheme="minorHAnsi" w:hAnsiTheme="minorHAnsi" w:cstheme="minorHAnsi"/>
          <w:b/>
          <w:bCs/>
          <w:lang w:val="en-US" w:eastAsia="en-US"/>
        </w:rPr>
        <w:t>./data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400"/>
        <w:gridCol w:w="1853"/>
      </w:tblGrid>
      <w:tr w:rsidR="00904097" w:rsidRPr="00155A53" w14:paraId="135F75F3" w14:textId="77777777" w:rsidTr="00482A45">
        <w:tc>
          <w:tcPr>
            <w:tcW w:w="5211" w:type="dxa"/>
          </w:tcPr>
          <w:p w14:paraId="0BB64F6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400" w:type="dxa"/>
          </w:tcPr>
          <w:p w14:paraId="6C11457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Nume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şi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Prenume</w:t>
            </w:r>
            <w:proofErr w:type="spellEnd"/>
          </w:p>
        </w:tc>
        <w:tc>
          <w:tcPr>
            <w:tcW w:w="1853" w:type="dxa"/>
          </w:tcPr>
          <w:p w14:paraId="6DA2A34B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Observaţii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*</w:t>
            </w:r>
          </w:p>
        </w:tc>
      </w:tr>
      <w:tr w:rsidR="00904097" w:rsidRPr="00155A53" w14:paraId="70D9C92A" w14:textId="77777777" w:rsidTr="00482A45">
        <w:tc>
          <w:tcPr>
            <w:tcW w:w="5211" w:type="dxa"/>
          </w:tcPr>
          <w:p w14:paraId="503CAEF0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Persoanele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care au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făcut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parte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din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comisia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evaluare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gram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a</w:t>
            </w:r>
            <w:proofErr w:type="gram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ofertelor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pentru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atribuirea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contractului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nominalizat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în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adresa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,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inclusiv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expertii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cooptaţi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.</w:t>
            </w:r>
          </w:p>
        </w:tc>
        <w:tc>
          <w:tcPr>
            <w:tcW w:w="2400" w:type="dxa"/>
          </w:tcPr>
          <w:p w14:paraId="431007D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853" w:type="dxa"/>
          </w:tcPr>
          <w:p w14:paraId="590A07CB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  <w:tr w:rsidR="00904097" w:rsidRPr="00155A53" w14:paraId="30E9F364" w14:textId="77777777" w:rsidTr="00482A45">
        <w:tc>
          <w:tcPr>
            <w:tcW w:w="5211" w:type="dxa"/>
          </w:tcPr>
          <w:p w14:paraId="6E0748F7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Membrii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ai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comisiei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evaluare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care nu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mai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fac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parte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din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instituţie</w:t>
            </w:r>
            <w:proofErr w:type="spellEnd"/>
          </w:p>
        </w:tc>
        <w:tc>
          <w:tcPr>
            <w:tcW w:w="2400" w:type="dxa"/>
          </w:tcPr>
          <w:p w14:paraId="28871D8C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853" w:type="dxa"/>
          </w:tcPr>
          <w:p w14:paraId="62855A6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</w:tr>
    </w:tbl>
    <w:p w14:paraId="1A2B123B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01671F2E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4.2.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Procedura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de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atribuire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a </w:t>
      </w:r>
      <w:proofErr w:type="spellStart"/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contractului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 nr</w:t>
      </w:r>
      <w:proofErr w:type="gramEnd"/>
      <w:r w:rsidRPr="00155A53">
        <w:rPr>
          <w:rFonts w:asciiTheme="minorHAnsi" w:hAnsiTheme="minorHAnsi" w:cstheme="minorHAnsi"/>
          <w:b/>
          <w:bCs/>
          <w:lang w:val="en-US" w:eastAsia="en-US"/>
        </w:rPr>
        <w:t>./data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400"/>
        <w:gridCol w:w="1853"/>
      </w:tblGrid>
      <w:tr w:rsidR="00904097" w:rsidRPr="00155A53" w14:paraId="36540D8F" w14:textId="77777777" w:rsidTr="00482A45">
        <w:tc>
          <w:tcPr>
            <w:tcW w:w="5211" w:type="dxa"/>
          </w:tcPr>
          <w:p w14:paraId="6C23CE99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400" w:type="dxa"/>
          </w:tcPr>
          <w:p w14:paraId="34B9A7D7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Nume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şi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Prenume</w:t>
            </w:r>
            <w:proofErr w:type="spellEnd"/>
          </w:p>
        </w:tc>
        <w:tc>
          <w:tcPr>
            <w:tcW w:w="1853" w:type="dxa"/>
          </w:tcPr>
          <w:p w14:paraId="5168A378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Observaţii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*</w:t>
            </w:r>
          </w:p>
        </w:tc>
      </w:tr>
      <w:tr w:rsidR="00904097" w:rsidRPr="00155A53" w14:paraId="5CBFBCED" w14:textId="77777777" w:rsidTr="00482A45">
        <w:tc>
          <w:tcPr>
            <w:tcW w:w="5211" w:type="dxa"/>
          </w:tcPr>
          <w:p w14:paraId="5198EE0E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Persoanele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care au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făcut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parte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din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comisia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evaluare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gram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a</w:t>
            </w:r>
            <w:proofErr w:type="gram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ofertelor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pentru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atribuirea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contractului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nominalizat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în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adresa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,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inclusiv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expertii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cooptaţi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.</w:t>
            </w:r>
          </w:p>
        </w:tc>
        <w:tc>
          <w:tcPr>
            <w:tcW w:w="2400" w:type="dxa"/>
          </w:tcPr>
          <w:p w14:paraId="72F17762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853" w:type="dxa"/>
          </w:tcPr>
          <w:p w14:paraId="347DE4D0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  <w:tr w:rsidR="00904097" w:rsidRPr="00155A53" w14:paraId="3B0D8C92" w14:textId="77777777" w:rsidTr="00482A45">
        <w:tc>
          <w:tcPr>
            <w:tcW w:w="5211" w:type="dxa"/>
          </w:tcPr>
          <w:p w14:paraId="42BFC73C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Membrii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ai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comisiei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evaluare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care nu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mai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fac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parte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din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instituţie</w:t>
            </w:r>
            <w:proofErr w:type="spellEnd"/>
          </w:p>
        </w:tc>
        <w:tc>
          <w:tcPr>
            <w:tcW w:w="2400" w:type="dxa"/>
          </w:tcPr>
          <w:p w14:paraId="524B1B4B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853" w:type="dxa"/>
          </w:tcPr>
          <w:p w14:paraId="2662E590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</w:tr>
    </w:tbl>
    <w:p w14:paraId="11D68CEA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6EE8B89C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  <w:r w:rsidRPr="00155A53">
        <w:rPr>
          <w:rFonts w:asciiTheme="minorHAnsi" w:hAnsiTheme="minorHAnsi" w:cstheme="minorHAnsi"/>
          <w:bCs/>
          <w:lang w:val="en-US" w:eastAsia="en-US"/>
        </w:rPr>
        <w:t>……</w:t>
      </w:r>
    </w:p>
    <w:p w14:paraId="70FF1D13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  <w:r w:rsidRPr="00155A53">
        <w:rPr>
          <w:rFonts w:asciiTheme="minorHAnsi" w:hAnsiTheme="minorHAnsi" w:cstheme="minorHAnsi"/>
          <w:bCs/>
          <w:lang w:val="en-US" w:eastAsia="en-US"/>
        </w:rPr>
        <w:t xml:space="preserve">*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pentru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persoanele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care nu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mai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fac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parte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din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structura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organizatorică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a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beneficiarului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se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completează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la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rubrica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de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observaţii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data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plecării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.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cazul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care data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plecării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se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încadrează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intervalul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de 12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luni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de la data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atribuirii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contractului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, se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va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transmite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declaraţia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pe propria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răspundere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conform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Anexei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05.</w:t>
      </w:r>
    </w:p>
    <w:p w14:paraId="060B4B08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7A4A1F62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Tabel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5 –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Situaţia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modificărilor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experţilor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cheie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nominalizaţi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în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cadrul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contractului</w:t>
      </w:r>
      <w:proofErr w:type="spellEnd"/>
    </w:p>
    <w:p w14:paraId="08A2FCA0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5.1.  </w:t>
      </w:r>
      <w:proofErr w:type="spellStart"/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 nr</w:t>
      </w:r>
      <w:proofErr w:type="gramEnd"/>
      <w:r w:rsidRPr="00155A53">
        <w:rPr>
          <w:rFonts w:asciiTheme="minorHAnsi" w:hAnsiTheme="minorHAnsi" w:cstheme="minorHAnsi"/>
          <w:b/>
          <w:bCs/>
          <w:lang w:val="en-US" w:eastAsia="en-US"/>
        </w:rPr>
        <w:t>./data</w:t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693"/>
        <w:gridCol w:w="1853"/>
      </w:tblGrid>
      <w:tr w:rsidR="00904097" w:rsidRPr="00155A53" w14:paraId="38BA005D" w14:textId="77777777" w:rsidTr="00482A45">
        <w:tc>
          <w:tcPr>
            <w:tcW w:w="4928" w:type="dxa"/>
          </w:tcPr>
          <w:p w14:paraId="6FC229B7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693" w:type="dxa"/>
          </w:tcPr>
          <w:p w14:paraId="06C7360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Nume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şi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Prenume</w:t>
            </w:r>
            <w:proofErr w:type="spellEnd"/>
          </w:p>
        </w:tc>
        <w:tc>
          <w:tcPr>
            <w:tcW w:w="1853" w:type="dxa"/>
          </w:tcPr>
          <w:p w14:paraId="2370C81F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Poziţia</w:t>
            </w:r>
            <w:proofErr w:type="spellEnd"/>
          </w:p>
        </w:tc>
      </w:tr>
      <w:tr w:rsidR="00904097" w:rsidRPr="00155A53" w14:paraId="5376BF27" w14:textId="77777777" w:rsidTr="00482A45">
        <w:tc>
          <w:tcPr>
            <w:tcW w:w="4928" w:type="dxa"/>
          </w:tcPr>
          <w:p w14:paraId="52ACC4F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Experţi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principali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/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secundari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nominalizaţi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către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contractor ulterior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atribuirii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contractului</w:t>
            </w:r>
            <w:proofErr w:type="spellEnd"/>
          </w:p>
        </w:tc>
        <w:tc>
          <w:tcPr>
            <w:tcW w:w="2693" w:type="dxa"/>
          </w:tcPr>
          <w:p w14:paraId="490D98D1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persoana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înlocuită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/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persoană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înlocuitoare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*</w:t>
            </w:r>
          </w:p>
        </w:tc>
        <w:tc>
          <w:tcPr>
            <w:tcW w:w="1853" w:type="dxa"/>
          </w:tcPr>
          <w:p w14:paraId="29AC5648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</w:tbl>
    <w:p w14:paraId="0D902173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6D5FE9EE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5.2.  </w:t>
      </w:r>
      <w:proofErr w:type="spellStart"/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 nr</w:t>
      </w:r>
      <w:proofErr w:type="gramEnd"/>
      <w:r w:rsidRPr="00155A53">
        <w:rPr>
          <w:rFonts w:asciiTheme="minorHAnsi" w:hAnsiTheme="minorHAnsi" w:cstheme="minorHAnsi"/>
          <w:b/>
          <w:bCs/>
          <w:lang w:val="en-US" w:eastAsia="en-US"/>
        </w:rPr>
        <w:t>./data</w:t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693"/>
        <w:gridCol w:w="1853"/>
      </w:tblGrid>
      <w:tr w:rsidR="00904097" w:rsidRPr="00155A53" w14:paraId="651EAC37" w14:textId="77777777" w:rsidTr="00482A45">
        <w:tc>
          <w:tcPr>
            <w:tcW w:w="4928" w:type="dxa"/>
          </w:tcPr>
          <w:p w14:paraId="139E2F4C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693" w:type="dxa"/>
          </w:tcPr>
          <w:p w14:paraId="36893660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Nume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şi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Prenume</w:t>
            </w:r>
            <w:proofErr w:type="spellEnd"/>
          </w:p>
        </w:tc>
        <w:tc>
          <w:tcPr>
            <w:tcW w:w="1853" w:type="dxa"/>
          </w:tcPr>
          <w:p w14:paraId="48F7CA74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Poziţia</w:t>
            </w:r>
            <w:proofErr w:type="spellEnd"/>
          </w:p>
        </w:tc>
      </w:tr>
      <w:tr w:rsidR="00904097" w:rsidRPr="00155A53" w14:paraId="30231DE0" w14:textId="77777777" w:rsidTr="00482A45">
        <w:tc>
          <w:tcPr>
            <w:tcW w:w="4928" w:type="dxa"/>
          </w:tcPr>
          <w:p w14:paraId="64C19F48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Experţi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principali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/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secundari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nominalizaţi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de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către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contractor ulterior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atribuirii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contractului</w:t>
            </w:r>
            <w:proofErr w:type="spellEnd"/>
          </w:p>
        </w:tc>
        <w:tc>
          <w:tcPr>
            <w:tcW w:w="2693" w:type="dxa"/>
          </w:tcPr>
          <w:p w14:paraId="73087D2C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persoana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înlocuită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/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persoană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înlocuitoare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*</w:t>
            </w:r>
          </w:p>
        </w:tc>
        <w:tc>
          <w:tcPr>
            <w:tcW w:w="1853" w:type="dxa"/>
          </w:tcPr>
          <w:p w14:paraId="27B6F008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</w:tbl>
    <w:p w14:paraId="4E3DF257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3986D6E3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  <w:r w:rsidRPr="00155A53">
        <w:rPr>
          <w:rFonts w:asciiTheme="minorHAnsi" w:hAnsiTheme="minorHAnsi" w:cstheme="minorHAnsi"/>
          <w:bCs/>
          <w:lang w:val="en-US" w:eastAsia="en-US"/>
        </w:rPr>
        <w:t>………</w:t>
      </w:r>
    </w:p>
    <w:p w14:paraId="04EE8FCB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  <w:r w:rsidRPr="00155A53">
        <w:rPr>
          <w:rFonts w:asciiTheme="minorHAnsi" w:hAnsiTheme="minorHAnsi" w:cstheme="minorHAnsi"/>
          <w:bCs/>
          <w:lang w:val="en-US" w:eastAsia="en-US"/>
        </w:rPr>
        <w:t xml:space="preserve">*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pentru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experţii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nominalizaţi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ulterior se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va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prezenta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declaraţia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pe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proprie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răspundere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conform </w:t>
      </w:r>
      <w:proofErr w:type="spellStart"/>
      <w:r w:rsidRPr="00155A53">
        <w:rPr>
          <w:rFonts w:asciiTheme="minorHAnsi" w:hAnsiTheme="minorHAnsi" w:cstheme="minorHAnsi"/>
          <w:bCs/>
          <w:lang w:val="en-US" w:eastAsia="en-US"/>
        </w:rPr>
        <w:t>Anexei</w:t>
      </w:r>
      <w:proofErr w:type="spellEnd"/>
      <w:r w:rsidRPr="00155A53">
        <w:rPr>
          <w:rFonts w:asciiTheme="minorHAnsi" w:hAnsiTheme="minorHAnsi" w:cstheme="minorHAnsi"/>
          <w:bCs/>
          <w:lang w:val="en-US" w:eastAsia="en-US"/>
        </w:rPr>
        <w:t xml:space="preserve"> 06.</w:t>
      </w:r>
    </w:p>
    <w:p w14:paraId="4F0F239B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12D5C861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Tabel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6 –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Situaţia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modificărilor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contractorului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–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asociere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câştigătoare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</w:p>
    <w:p w14:paraId="2E74E743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</w:p>
    <w:p w14:paraId="55D8CDC1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6.1.  </w:t>
      </w:r>
      <w:proofErr w:type="spellStart"/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 nr</w:t>
      </w:r>
      <w:proofErr w:type="gramEnd"/>
      <w:r w:rsidRPr="00155A53">
        <w:rPr>
          <w:rFonts w:asciiTheme="minorHAnsi" w:hAnsiTheme="minorHAnsi" w:cstheme="minorHAnsi"/>
          <w:b/>
          <w:bCs/>
          <w:lang w:val="en-US" w:eastAsia="en-US"/>
        </w:rPr>
        <w:t>./data</w:t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4"/>
        <w:gridCol w:w="2168"/>
        <w:gridCol w:w="1622"/>
        <w:gridCol w:w="1544"/>
      </w:tblGrid>
      <w:tr w:rsidR="00904097" w:rsidRPr="00155A53" w14:paraId="0B736727" w14:textId="77777777" w:rsidTr="00482A45">
        <w:tc>
          <w:tcPr>
            <w:tcW w:w="4264" w:type="dxa"/>
          </w:tcPr>
          <w:p w14:paraId="795A4BD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168" w:type="dxa"/>
          </w:tcPr>
          <w:p w14:paraId="181C5212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Denumire</w:t>
            </w:r>
            <w:proofErr w:type="spellEnd"/>
          </w:p>
        </w:tc>
        <w:tc>
          <w:tcPr>
            <w:tcW w:w="1622" w:type="dxa"/>
          </w:tcPr>
          <w:p w14:paraId="118543CD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CUI</w:t>
            </w:r>
          </w:p>
        </w:tc>
        <w:tc>
          <w:tcPr>
            <w:tcW w:w="1544" w:type="dxa"/>
          </w:tcPr>
          <w:p w14:paraId="4086B8FC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Explicaţii</w:t>
            </w:r>
            <w:proofErr w:type="spellEnd"/>
          </w:p>
        </w:tc>
      </w:tr>
      <w:tr w:rsidR="00904097" w:rsidRPr="00155A53" w14:paraId="71D8AD6E" w14:textId="77777777" w:rsidTr="00482A45">
        <w:tc>
          <w:tcPr>
            <w:tcW w:w="4264" w:type="dxa"/>
          </w:tcPr>
          <w:p w14:paraId="65490135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lastRenderedPageBreak/>
              <w:t>Asociaţi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nominalizaţi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la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semnarea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contractului</w:t>
            </w:r>
            <w:proofErr w:type="spellEnd"/>
          </w:p>
        </w:tc>
        <w:tc>
          <w:tcPr>
            <w:tcW w:w="2168" w:type="dxa"/>
          </w:tcPr>
          <w:p w14:paraId="3CC03761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622" w:type="dxa"/>
          </w:tcPr>
          <w:p w14:paraId="35195802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  <w:tc>
          <w:tcPr>
            <w:tcW w:w="1544" w:type="dxa"/>
          </w:tcPr>
          <w:p w14:paraId="2852216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  <w:tr w:rsidR="00904097" w:rsidRPr="00155A53" w14:paraId="0A63AA7B" w14:textId="77777777" w:rsidTr="00482A45">
        <w:tc>
          <w:tcPr>
            <w:tcW w:w="4264" w:type="dxa"/>
          </w:tcPr>
          <w:p w14:paraId="20825192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Modificări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intervenite</w:t>
            </w:r>
            <w:proofErr w:type="spellEnd"/>
          </w:p>
        </w:tc>
        <w:tc>
          <w:tcPr>
            <w:tcW w:w="2168" w:type="dxa"/>
          </w:tcPr>
          <w:p w14:paraId="4280043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622" w:type="dxa"/>
          </w:tcPr>
          <w:p w14:paraId="442E71F8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  <w:tc>
          <w:tcPr>
            <w:tcW w:w="1544" w:type="dxa"/>
          </w:tcPr>
          <w:p w14:paraId="44D71594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</w:tbl>
    <w:p w14:paraId="2C8FF0C0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2913B4D7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6.2.  </w:t>
      </w:r>
      <w:proofErr w:type="spellStart"/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 nr</w:t>
      </w:r>
      <w:proofErr w:type="gramEnd"/>
      <w:r w:rsidRPr="00155A53">
        <w:rPr>
          <w:rFonts w:asciiTheme="minorHAnsi" w:hAnsiTheme="minorHAnsi" w:cstheme="minorHAnsi"/>
          <w:b/>
          <w:bCs/>
          <w:lang w:val="en-US" w:eastAsia="en-US"/>
        </w:rPr>
        <w:t>./data</w:t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4"/>
        <w:gridCol w:w="2168"/>
        <w:gridCol w:w="1622"/>
        <w:gridCol w:w="1544"/>
      </w:tblGrid>
      <w:tr w:rsidR="00904097" w:rsidRPr="00155A53" w14:paraId="6A2CBA32" w14:textId="77777777" w:rsidTr="00482A45">
        <w:tc>
          <w:tcPr>
            <w:tcW w:w="4264" w:type="dxa"/>
          </w:tcPr>
          <w:p w14:paraId="740D73B2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168" w:type="dxa"/>
          </w:tcPr>
          <w:p w14:paraId="431C5A77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Denumire</w:t>
            </w:r>
            <w:proofErr w:type="spellEnd"/>
          </w:p>
        </w:tc>
        <w:tc>
          <w:tcPr>
            <w:tcW w:w="1622" w:type="dxa"/>
          </w:tcPr>
          <w:p w14:paraId="31C7692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CUI</w:t>
            </w:r>
          </w:p>
        </w:tc>
        <w:tc>
          <w:tcPr>
            <w:tcW w:w="1544" w:type="dxa"/>
          </w:tcPr>
          <w:p w14:paraId="4A1A333E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Explicaţii</w:t>
            </w:r>
            <w:proofErr w:type="spellEnd"/>
          </w:p>
        </w:tc>
      </w:tr>
      <w:tr w:rsidR="00904097" w:rsidRPr="00155A53" w14:paraId="0BDCA5A8" w14:textId="77777777" w:rsidTr="00482A45">
        <w:tc>
          <w:tcPr>
            <w:tcW w:w="4264" w:type="dxa"/>
          </w:tcPr>
          <w:p w14:paraId="50F006D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Asociaţi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nominalizaţi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la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semnarea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contractului</w:t>
            </w:r>
            <w:proofErr w:type="spellEnd"/>
          </w:p>
        </w:tc>
        <w:tc>
          <w:tcPr>
            <w:tcW w:w="2168" w:type="dxa"/>
          </w:tcPr>
          <w:p w14:paraId="2343A83F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622" w:type="dxa"/>
          </w:tcPr>
          <w:p w14:paraId="759A4490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  <w:tc>
          <w:tcPr>
            <w:tcW w:w="1544" w:type="dxa"/>
          </w:tcPr>
          <w:p w14:paraId="3A4533AF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  <w:tr w:rsidR="00904097" w:rsidRPr="00155A53" w14:paraId="23F3F51B" w14:textId="77777777" w:rsidTr="00482A45">
        <w:tc>
          <w:tcPr>
            <w:tcW w:w="4264" w:type="dxa"/>
          </w:tcPr>
          <w:p w14:paraId="2ACBD2C8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Modificări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intervenite</w:t>
            </w:r>
            <w:proofErr w:type="spellEnd"/>
          </w:p>
        </w:tc>
        <w:tc>
          <w:tcPr>
            <w:tcW w:w="2168" w:type="dxa"/>
          </w:tcPr>
          <w:p w14:paraId="686217B3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622" w:type="dxa"/>
          </w:tcPr>
          <w:p w14:paraId="16340E17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  <w:tc>
          <w:tcPr>
            <w:tcW w:w="1544" w:type="dxa"/>
          </w:tcPr>
          <w:p w14:paraId="660D369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</w:tbl>
    <w:p w14:paraId="610ED3C4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  <w:r w:rsidRPr="00155A53">
        <w:rPr>
          <w:rFonts w:asciiTheme="minorHAnsi" w:hAnsiTheme="minorHAnsi" w:cstheme="minorHAnsi"/>
          <w:bCs/>
          <w:lang w:val="en-US" w:eastAsia="en-US"/>
        </w:rPr>
        <w:t>…………….</w:t>
      </w:r>
    </w:p>
    <w:p w14:paraId="10DEE092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5159F6C3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035C79C0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Tabel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7–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Situaţia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modificărilor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subcontractorilor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</w:p>
    <w:p w14:paraId="0DB7653D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</w:p>
    <w:p w14:paraId="4FB38843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7.1.  </w:t>
      </w:r>
      <w:proofErr w:type="spellStart"/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 nr</w:t>
      </w:r>
      <w:proofErr w:type="gramEnd"/>
      <w:r w:rsidRPr="00155A53">
        <w:rPr>
          <w:rFonts w:asciiTheme="minorHAnsi" w:hAnsiTheme="minorHAnsi" w:cstheme="minorHAnsi"/>
          <w:b/>
          <w:bCs/>
          <w:lang w:val="en-US" w:eastAsia="en-US"/>
        </w:rPr>
        <w:t>./data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2126"/>
        <w:gridCol w:w="1559"/>
        <w:gridCol w:w="1560"/>
      </w:tblGrid>
      <w:tr w:rsidR="00904097" w:rsidRPr="00155A53" w14:paraId="56B6B93F" w14:textId="77777777" w:rsidTr="00482A45">
        <w:tc>
          <w:tcPr>
            <w:tcW w:w="4361" w:type="dxa"/>
          </w:tcPr>
          <w:p w14:paraId="357F4789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126" w:type="dxa"/>
          </w:tcPr>
          <w:p w14:paraId="6EE81A6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Denumire</w:t>
            </w:r>
            <w:proofErr w:type="spellEnd"/>
          </w:p>
        </w:tc>
        <w:tc>
          <w:tcPr>
            <w:tcW w:w="1559" w:type="dxa"/>
          </w:tcPr>
          <w:p w14:paraId="5949ADC5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CUI</w:t>
            </w:r>
          </w:p>
        </w:tc>
        <w:tc>
          <w:tcPr>
            <w:tcW w:w="1560" w:type="dxa"/>
          </w:tcPr>
          <w:p w14:paraId="7A9C3C00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Explicaţii</w:t>
            </w:r>
            <w:proofErr w:type="spellEnd"/>
          </w:p>
        </w:tc>
      </w:tr>
      <w:tr w:rsidR="00904097" w:rsidRPr="00155A53" w14:paraId="6216C08D" w14:textId="77777777" w:rsidTr="00482A45">
        <w:tc>
          <w:tcPr>
            <w:tcW w:w="4361" w:type="dxa"/>
          </w:tcPr>
          <w:p w14:paraId="3AED796F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Subcontractori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nominalizaţi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la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semnarea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contractului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(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dacă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este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cazul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)</w:t>
            </w:r>
          </w:p>
        </w:tc>
        <w:tc>
          <w:tcPr>
            <w:tcW w:w="2126" w:type="dxa"/>
          </w:tcPr>
          <w:p w14:paraId="43585F1B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559" w:type="dxa"/>
          </w:tcPr>
          <w:p w14:paraId="30456919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  <w:tc>
          <w:tcPr>
            <w:tcW w:w="1560" w:type="dxa"/>
          </w:tcPr>
          <w:p w14:paraId="71DDB933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  <w:tr w:rsidR="00904097" w:rsidRPr="00155A53" w14:paraId="6CEBE1EE" w14:textId="77777777" w:rsidTr="00482A45">
        <w:tc>
          <w:tcPr>
            <w:tcW w:w="4361" w:type="dxa"/>
          </w:tcPr>
          <w:p w14:paraId="1DE5D823" w14:textId="77777777" w:rsidR="00904097" w:rsidRPr="00155A53" w:rsidRDefault="009B11DD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Modificări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intervenite</w:t>
            </w:r>
            <w:proofErr w:type="spellEnd"/>
          </w:p>
        </w:tc>
        <w:tc>
          <w:tcPr>
            <w:tcW w:w="2126" w:type="dxa"/>
          </w:tcPr>
          <w:p w14:paraId="15A1744F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559" w:type="dxa"/>
          </w:tcPr>
          <w:p w14:paraId="6DF7BA03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  <w:tc>
          <w:tcPr>
            <w:tcW w:w="1560" w:type="dxa"/>
          </w:tcPr>
          <w:p w14:paraId="53A7F19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</w:tbl>
    <w:p w14:paraId="30474A84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3A0288E3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7.2.  </w:t>
      </w:r>
      <w:proofErr w:type="spellStart"/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 nr</w:t>
      </w:r>
      <w:proofErr w:type="gramEnd"/>
      <w:r w:rsidRPr="00155A53">
        <w:rPr>
          <w:rFonts w:asciiTheme="minorHAnsi" w:hAnsiTheme="minorHAnsi" w:cstheme="minorHAnsi"/>
          <w:b/>
          <w:bCs/>
          <w:lang w:val="en-US" w:eastAsia="en-US"/>
        </w:rPr>
        <w:t>./data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2126"/>
        <w:gridCol w:w="1559"/>
        <w:gridCol w:w="1560"/>
      </w:tblGrid>
      <w:tr w:rsidR="00904097" w:rsidRPr="00155A53" w14:paraId="449CD1A7" w14:textId="77777777" w:rsidTr="00482A45">
        <w:tc>
          <w:tcPr>
            <w:tcW w:w="4361" w:type="dxa"/>
          </w:tcPr>
          <w:p w14:paraId="0E4A4BA1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126" w:type="dxa"/>
          </w:tcPr>
          <w:p w14:paraId="534406D3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Denumire</w:t>
            </w:r>
            <w:proofErr w:type="spellEnd"/>
          </w:p>
        </w:tc>
        <w:tc>
          <w:tcPr>
            <w:tcW w:w="1559" w:type="dxa"/>
          </w:tcPr>
          <w:p w14:paraId="73C6B45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CUI</w:t>
            </w:r>
          </w:p>
        </w:tc>
        <w:tc>
          <w:tcPr>
            <w:tcW w:w="1560" w:type="dxa"/>
          </w:tcPr>
          <w:p w14:paraId="2901C98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Explicaţii</w:t>
            </w:r>
            <w:proofErr w:type="spellEnd"/>
          </w:p>
        </w:tc>
      </w:tr>
      <w:tr w:rsidR="00904097" w:rsidRPr="00155A53" w14:paraId="1A56F180" w14:textId="77777777" w:rsidTr="00482A45">
        <w:tc>
          <w:tcPr>
            <w:tcW w:w="4361" w:type="dxa"/>
          </w:tcPr>
          <w:p w14:paraId="4F23C171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Subcontractori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nominalizaţi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la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semnarea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contractului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(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dacă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este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cazul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)</w:t>
            </w:r>
          </w:p>
        </w:tc>
        <w:tc>
          <w:tcPr>
            <w:tcW w:w="2126" w:type="dxa"/>
          </w:tcPr>
          <w:p w14:paraId="29C0FAB9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559" w:type="dxa"/>
          </w:tcPr>
          <w:p w14:paraId="6B5F498C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  <w:tc>
          <w:tcPr>
            <w:tcW w:w="1560" w:type="dxa"/>
          </w:tcPr>
          <w:p w14:paraId="41955E7E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  <w:tr w:rsidR="00904097" w:rsidRPr="00155A53" w14:paraId="37DF8785" w14:textId="77777777" w:rsidTr="00482A45">
        <w:tc>
          <w:tcPr>
            <w:tcW w:w="4361" w:type="dxa"/>
          </w:tcPr>
          <w:p w14:paraId="147B7A4B" w14:textId="77777777" w:rsidR="00904097" w:rsidRPr="00155A53" w:rsidRDefault="009B11DD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Modificări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intervenite</w:t>
            </w:r>
            <w:proofErr w:type="spellEnd"/>
          </w:p>
        </w:tc>
        <w:tc>
          <w:tcPr>
            <w:tcW w:w="2126" w:type="dxa"/>
          </w:tcPr>
          <w:p w14:paraId="600F4AF6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559" w:type="dxa"/>
          </w:tcPr>
          <w:p w14:paraId="45BBB6A7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  <w:tc>
          <w:tcPr>
            <w:tcW w:w="1560" w:type="dxa"/>
          </w:tcPr>
          <w:p w14:paraId="4D5B051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</w:tbl>
    <w:p w14:paraId="155EC153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6F2B55FB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  <w:r w:rsidRPr="00155A53">
        <w:rPr>
          <w:rFonts w:asciiTheme="minorHAnsi" w:hAnsiTheme="minorHAnsi" w:cstheme="minorHAnsi"/>
          <w:bCs/>
          <w:lang w:val="en-US" w:eastAsia="en-US"/>
        </w:rPr>
        <w:t>……</w:t>
      </w:r>
    </w:p>
    <w:p w14:paraId="6C8E6D4D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2F040B33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492E707A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Tabel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8 –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Terţi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</w:t>
      </w:r>
      <w:proofErr w:type="spellStart"/>
      <w:r w:rsidRPr="00155A53">
        <w:rPr>
          <w:rFonts w:asciiTheme="minorHAnsi" w:hAnsiTheme="minorHAnsi" w:cstheme="minorHAnsi"/>
          <w:b/>
          <w:bCs/>
          <w:lang w:val="en-US" w:eastAsia="en-US"/>
        </w:rPr>
        <w:t>susţinători</w:t>
      </w:r>
      <w:proofErr w:type="spellEnd"/>
    </w:p>
    <w:p w14:paraId="159DE711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</w:p>
    <w:p w14:paraId="65B63C7C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8.1.  </w:t>
      </w:r>
      <w:proofErr w:type="spellStart"/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 nr</w:t>
      </w:r>
      <w:proofErr w:type="gramEnd"/>
      <w:r w:rsidRPr="00155A53">
        <w:rPr>
          <w:rFonts w:asciiTheme="minorHAnsi" w:hAnsiTheme="minorHAnsi" w:cstheme="minorHAnsi"/>
          <w:b/>
          <w:bCs/>
          <w:lang w:val="en-US" w:eastAsia="en-US"/>
        </w:rPr>
        <w:t>./data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2126"/>
        <w:gridCol w:w="1559"/>
      </w:tblGrid>
      <w:tr w:rsidR="00904097" w:rsidRPr="00155A53" w14:paraId="6F1E8BDB" w14:textId="77777777" w:rsidTr="00482A45">
        <w:tc>
          <w:tcPr>
            <w:tcW w:w="4361" w:type="dxa"/>
          </w:tcPr>
          <w:p w14:paraId="1B3B3B90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126" w:type="dxa"/>
          </w:tcPr>
          <w:p w14:paraId="4A68C6F9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Denumire</w:t>
            </w:r>
            <w:proofErr w:type="spellEnd"/>
          </w:p>
        </w:tc>
        <w:tc>
          <w:tcPr>
            <w:tcW w:w="1559" w:type="dxa"/>
          </w:tcPr>
          <w:p w14:paraId="30A6191F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CUI</w:t>
            </w:r>
          </w:p>
        </w:tc>
      </w:tr>
      <w:tr w:rsidR="00904097" w:rsidRPr="00155A53" w14:paraId="4D053A56" w14:textId="77777777" w:rsidTr="00482A45">
        <w:tc>
          <w:tcPr>
            <w:tcW w:w="4361" w:type="dxa"/>
          </w:tcPr>
          <w:p w14:paraId="01E84959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Terţi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susţinători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ai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ofertantului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câştigător</w:t>
            </w:r>
            <w:proofErr w:type="spellEnd"/>
          </w:p>
        </w:tc>
        <w:tc>
          <w:tcPr>
            <w:tcW w:w="2126" w:type="dxa"/>
          </w:tcPr>
          <w:p w14:paraId="47528751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559" w:type="dxa"/>
          </w:tcPr>
          <w:p w14:paraId="441DF9CE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  <w:tr w:rsidR="00904097" w:rsidRPr="00155A53" w14:paraId="3B3D614C" w14:textId="77777777" w:rsidTr="00482A45">
        <w:tc>
          <w:tcPr>
            <w:tcW w:w="4361" w:type="dxa"/>
          </w:tcPr>
          <w:p w14:paraId="5C9BE1A9" w14:textId="77777777" w:rsidR="00904097" w:rsidRPr="00155A53" w:rsidRDefault="009B11DD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Modificări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intervenite</w:t>
            </w:r>
            <w:proofErr w:type="spellEnd"/>
          </w:p>
        </w:tc>
        <w:tc>
          <w:tcPr>
            <w:tcW w:w="2126" w:type="dxa"/>
          </w:tcPr>
          <w:p w14:paraId="632D0A3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559" w:type="dxa"/>
          </w:tcPr>
          <w:p w14:paraId="51EE3A3F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</w:tbl>
    <w:p w14:paraId="3CCA755B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3E04E83E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/>
          <w:bCs/>
          <w:lang w:val="en-US" w:eastAsia="en-US"/>
        </w:rPr>
      </w:pPr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8.2.  </w:t>
      </w:r>
      <w:proofErr w:type="spellStart"/>
      <w:proofErr w:type="gramStart"/>
      <w:r w:rsidRPr="00155A53">
        <w:rPr>
          <w:rFonts w:asciiTheme="minorHAnsi" w:hAnsiTheme="minorHAnsi" w:cstheme="minorHAnsi"/>
          <w:b/>
          <w:bCs/>
          <w:lang w:val="en-US" w:eastAsia="en-US"/>
        </w:rPr>
        <w:t>Contractul</w:t>
      </w:r>
      <w:proofErr w:type="spellEnd"/>
      <w:r w:rsidRPr="00155A53">
        <w:rPr>
          <w:rFonts w:asciiTheme="minorHAnsi" w:hAnsiTheme="minorHAnsi" w:cstheme="minorHAnsi"/>
          <w:b/>
          <w:bCs/>
          <w:lang w:val="en-US" w:eastAsia="en-US"/>
        </w:rPr>
        <w:t xml:space="preserve">  nr</w:t>
      </w:r>
      <w:proofErr w:type="gramEnd"/>
      <w:r w:rsidRPr="00155A53">
        <w:rPr>
          <w:rFonts w:asciiTheme="minorHAnsi" w:hAnsiTheme="minorHAnsi" w:cstheme="minorHAnsi"/>
          <w:b/>
          <w:bCs/>
          <w:lang w:val="en-US" w:eastAsia="en-US"/>
        </w:rPr>
        <w:t>./data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2126"/>
        <w:gridCol w:w="1559"/>
      </w:tblGrid>
      <w:tr w:rsidR="00904097" w:rsidRPr="00155A53" w14:paraId="08BBFFD6" w14:textId="77777777" w:rsidTr="00482A45">
        <w:tc>
          <w:tcPr>
            <w:tcW w:w="4361" w:type="dxa"/>
          </w:tcPr>
          <w:p w14:paraId="5D4E779A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2126" w:type="dxa"/>
          </w:tcPr>
          <w:p w14:paraId="264F2A0F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Denumire</w:t>
            </w:r>
            <w:proofErr w:type="spellEnd"/>
          </w:p>
        </w:tc>
        <w:tc>
          <w:tcPr>
            <w:tcW w:w="1559" w:type="dxa"/>
          </w:tcPr>
          <w:p w14:paraId="460D567E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CUI</w:t>
            </w:r>
          </w:p>
        </w:tc>
      </w:tr>
      <w:tr w:rsidR="00904097" w:rsidRPr="00155A53" w14:paraId="437F1680" w14:textId="77777777" w:rsidTr="00482A45">
        <w:tc>
          <w:tcPr>
            <w:tcW w:w="4361" w:type="dxa"/>
          </w:tcPr>
          <w:p w14:paraId="2F5262F9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Terţi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susţinători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ai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ofertantului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câştigător</w:t>
            </w:r>
            <w:proofErr w:type="spellEnd"/>
          </w:p>
        </w:tc>
        <w:tc>
          <w:tcPr>
            <w:tcW w:w="2126" w:type="dxa"/>
          </w:tcPr>
          <w:p w14:paraId="06ABC712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559" w:type="dxa"/>
          </w:tcPr>
          <w:p w14:paraId="0700C480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  <w:tr w:rsidR="00904097" w:rsidRPr="00155A53" w14:paraId="3792B975" w14:textId="77777777" w:rsidTr="00482A45">
        <w:tc>
          <w:tcPr>
            <w:tcW w:w="4361" w:type="dxa"/>
          </w:tcPr>
          <w:p w14:paraId="7D8F0895" w14:textId="77777777" w:rsidR="00904097" w:rsidRPr="00155A53" w:rsidRDefault="009B11DD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Modificări</w:t>
            </w:r>
            <w:proofErr w:type="spellEnd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 xml:space="preserve"> </w:t>
            </w:r>
            <w:proofErr w:type="spellStart"/>
            <w:r w:rsidRPr="00155A53">
              <w:rPr>
                <w:rFonts w:asciiTheme="minorHAnsi" w:hAnsiTheme="minorHAnsi" w:cstheme="minorHAnsi"/>
                <w:bCs/>
                <w:lang w:val="en-US" w:eastAsia="en-US"/>
              </w:rPr>
              <w:t>intervenite</w:t>
            </w:r>
            <w:proofErr w:type="spellEnd"/>
          </w:p>
        </w:tc>
        <w:tc>
          <w:tcPr>
            <w:tcW w:w="2126" w:type="dxa"/>
          </w:tcPr>
          <w:p w14:paraId="73494565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lang w:val="en-US" w:eastAsia="en-US"/>
              </w:rPr>
            </w:pPr>
          </w:p>
        </w:tc>
        <w:tc>
          <w:tcPr>
            <w:tcW w:w="1559" w:type="dxa"/>
          </w:tcPr>
          <w:p w14:paraId="5CF82AE7" w14:textId="77777777" w:rsidR="00904097" w:rsidRPr="00155A53" w:rsidRDefault="00904097" w:rsidP="00482A45">
            <w:pPr>
              <w:jc w:val="both"/>
              <w:rPr>
                <w:rFonts w:asciiTheme="minorHAnsi" w:hAnsiTheme="minorHAnsi" w:cstheme="minorHAnsi"/>
                <w:bCs/>
                <w:i/>
                <w:lang w:val="en-US" w:eastAsia="en-US"/>
              </w:rPr>
            </w:pPr>
          </w:p>
        </w:tc>
      </w:tr>
    </w:tbl>
    <w:p w14:paraId="12E199AB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</w:p>
    <w:p w14:paraId="73D0F8A1" w14:textId="77777777" w:rsidR="00904097" w:rsidRPr="00155A53" w:rsidRDefault="00904097" w:rsidP="00904097">
      <w:pPr>
        <w:jc w:val="both"/>
        <w:rPr>
          <w:rFonts w:asciiTheme="minorHAnsi" w:hAnsiTheme="minorHAnsi" w:cstheme="minorHAnsi"/>
          <w:bCs/>
          <w:lang w:val="en-US" w:eastAsia="en-US"/>
        </w:rPr>
      </w:pPr>
      <w:r w:rsidRPr="00155A53">
        <w:rPr>
          <w:rFonts w:asciiTheme="minorHAnsi" w:hAnsiTheme="minorHAnsi" w:cstheme="minorHAnsi"/>
          <w:bCs/>
          <w:lang w:val="en-US" w:eastAsia="en-US"/>
        </w:rPr>
        <w:t>……</w:t>
      </w:r>
    </w:p>
    <w:p w14:paraId="78C1EDFE" w14:textId="171648D8" w:rsidR="001F743D" w:rsidRDefault="001F743D">
      <w:pPr>
        <w:rPr>
          <w:rFonts w:asciiTheme="minorHAnsi" w:hAnsiTheme="minorHAnsi" w:cstheme="minorHAnsi"/>
        </w:rPr>
      </w:pPr>
    </w:p>
    <w:p w14:paraId="4CF54C14" w14:textId="77777777" w:rsidR="00155A53" w:rsidRPr="00155A53" w:rsidRDefault="00155A53">
      <w:pPr>
        <w:rPr>
          <w:rFonts w:asciiTheme="minorHAnsi" w:eastAsia="Calibri" w:hAnsiTheme="minorHAnsi" w:cstheme="minorHAnsi"/>
          <w:b/>
          <w:lang w:eastAsia="en-US"/>
        </w:rPr>
      </w:pPr>
    </w:p>
    <w:sectPr w:rsidR="00155A53" w:rsidRPr="00155A53" w:rsidSect="009A50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907" w:left="1247" w:header="936" w:footer="1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4AB73" w14:textId="77777777" w:rsidR="00B81EE5" w:rsidRDefault="00B81EE5">
      <w:r>
        <w:separator/>
      </w:r>
    </w:p>
  </w:endnote>
  <w:endnote w:type="continuationSeparator" w:id="0">
    <w:p w14:paraId="23664723" w14:textId="77777777" w:rsidR="00B81EE5" w:rsidRDefault="00B81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72711" w14:textId="395868FA" w:rsidR="00F12E7F" w:rsidRDefault="00DE24E3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8133E93" wp14:editId="3440E9DC">
          <wp:simplePos x="0" y="0"/>
          <wp:positionH relativeFrom="column">
            <wp:posOffset>2199005</wp:posOffset>
          </wp:positionH>
          <wp:positionV relativeFrom="paragraph">
            <wp:posOffset>48260</wp:posOffset>
          </wp:positionV>
          <wp:extent cx="1952625" cy="156845"/>
          <wp:effectExtent l="0" t="0" r="0" b="0"/>
          <wp:wrapNone/>
          <wp:docPr id="34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55483B7" wp14:editId="7D7BE06A">
          <wp:simplePos x="0" y="0"/>
          <wp:positionH relativeFrom="column">
            <wp:posOffset>-829945</wp:posOffset>
          </wp:positionH>
          <wp:positionV relativeFrom="paragraph">
            <wp:posOffset>250825</wp:posOffset>
          </wp:positionV>
          <wp:extent cx="7983220" cy="107315"/>
          <wp:effectExtent l="0" t="0" r="0" b="0"/>
          <wp:wrapNone/>
          <wp:docPr id="29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72AD09" w14:textId="3DA479AE" w:rsidR="002B3BB9" w:rsidRDefault="00DE24E3">
    <w:pPr>
      <w:pStyle w:val="Subsol"/>
      <w:rPr>
        <w:sz w:val="12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64DD60D" wp14:editId="0B46FEAA">
              <wp:simplePos x="0" y="0"/>
              <wp:positionH relativeFrom="column">
                <wp:posOffset>-19685</wp:posOffset>
              </wp:positionH>
              <wp:positionV relativeFrom="paragraph">
                <wp:posOffset>200025</wp:posOffset>
              </wp:positionV>
              <wp:extent cx="3114040" cy="690245"/>
              <wp:effectExtent l="0" t="0" r="1270" b="0"/>
              <wp:wrapNone/>
              <wp:docPr id="1788154101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114040" cy="690245"/>
                        <a:chOff x="1216" y="15618"/>
                        <a:chExt cx="4904" cy="1087"/>
                      </a:xfrm>
                    </wpg:grpSpPr>
                    <pic:pic xmlns:pic="http://schemas.openxmlformats.org/drawingml/2006/picture">
                      <pic:nvPicPr>
                        <pic:cNvPr id="2050263579" name="Picture 3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16" y="1561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93503297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2611" y="15805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214872" w14:textId="77777777" w:rsidR="009A5029" w:rsidRPr="009A5029" w:rsidRDefault="009A5029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Autoritate de Management</w:t>
                            </w:r>
                          </w:p>
                          <w:p w14:paraId="00E52592" w14:textId="77777777" w:rsidR="00F12E7F" w:rsidRPr="009A5029" w:rsidRDefault="00F12E7F" w:rsidP="00F12E7F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4DD60D" id="Group 36" o:spid="_x0000_s1029" style="position:absolute;margin-left:-1.55pt;margin-top:15.75pt;width:245.2pt;height:54.35pt;z-index:251663360" coordorigin="1216,15618" coordsize="490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YiN5naI7ZOrrBWavjenwb1xfrr+boiPvRsutx06&#10;KeXPm6gUer4lqdXvGS+1J+RXohCy6nJl6LW2jujqBEcgAGj8HMnK0uTH82yw4dbfFavdILd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mYiN5naI7Tq6wVes43p&#10;8G9cP66/m97H3o2bW46dFPLnzdQKPV8Q1Osn9bfyfmV6IQcuoyZvfW6O6OoEVzAAAABceDmTbU5M&#10;e/vq7/wS+HW2yWr3wDRL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Vut4zp9PvXHPO5O6OqPvR82sx4+ivlW83UCi1fEdRrJnnLzFPmV6IQcuoyZp8q20d0dQIjkA&#10;AAAAAAJ3B8nN8Sxd1vJl20duTqK+foBrFq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FruJ6fRxMWnl5PmV6/v7nHNqceHomd7d0AoNbxTUazes25GP5lfz70DNqsmbo&#10;35Ne6AQXEAAAAAAAAAB009+b1GO/zbRL1jnk5Kz3SDaxO8RPeuY6YB9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cdTqsOlpys2SK90ds+iHjJlpirve0QCg13G82femD9Vj&#10;7/lT7EHNrb33jH5NfxBVooPgAAAAAAAAAAAADZ6HJzujw376wuMFuVhpbvgHd7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fLWrSs2tMVrHXMz1PkzERvM7QCm13Ha13x6SOVP7&#10;yer7kTProjeuLpn50gosuXJmvN8t5vae2ZQbXte3KtMzPnB4fAAAAAAAAAAAAAAABqeBZOXw6sdt&#10;ZmFnobcrTxHdOwLFI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BB1/FcGi3r+&#10;0y/Mier0z2OGfVUw9Hvrd0Azut1+fW33yW2r2UjqhX5s980+VPR2RHUCK5gAAAAAAAAAAAAAAAAA&#10;L7wayeTmx+eLJ3DrdF6/eC8TQ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HjNmx4&#10;Mc5MtorWOuZeb3rSs2tO0QCg1/HMmXfHpd8dPnfKn2IOfW2vvXF5Md/bIKiZmZ3md5ROsHwAAAAA&#10;AAAAAAAAAAAAAAFp4P5ORr5r2XrKToLbZ9u+AaZZ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uIcXw6TelNsmXujqj0o+o1dMXk18q/d3Azuq1ebV5OXmtv3RHVCvy5b5bb3n7gcHgA&#10;AAAAAAAAAAAAAAAAAAAABK4bk5rX4bb/ACtnTTW5Oek+cGwW4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xly0w45yZLRWsdcy+WtWlZtadojtBQcR43fNvj0u9Kdtu2fYgajWzfycW9a9/&#10;bIKhEB8AAAAAAAAAAAAAAAAAAAAAAAB6pbkXrbuncidrRPcDbY7RfHW0dsRK6rO9YnvgHp9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ETXcRw6Kvlzysk9VI659jln1FMMdPTbsiAZnW67Nrc&#10;nKy22rHVSOqFbmz3zW3tPR2R2QCM5gAAAAAAAAAAAAAAAAAAAAAAAAAADX8Kyc5w7DPbFdltpbcr&#10;T0nzbAlu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DjrMPP6XLi+dXo9LxlpzmK1e+AYyY2mY7lOD4AAAAAAAAAAAAAAAA&#10;AAAAAAAAAAAAAAAAAANXwTJznDcf+neq00VuVp6+boBPd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hcXw8/wAPyx21jlR9zjq6cvT2jtjpBklUAAAAAAAAAAAAAAAAAAAA&#10;AAAAAAAAAAAAAAmcJyc3xHDPZM7S66W3J1FJ8+wNctg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Hy0Ras1nqmNpJjeNpBi9TinBqcmKfk2mFNlryMlq90g5PIAAAAAAAAAAAAAAAAAAAAAAAAAAAAAA&#10;AAPeK/N5aX+baJfaTybxPdO4NtWeVSJ743XMTvESD6+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HPUYozafJin5VZh5yV5eO1e+AYq0TW01nridlNMbTMA+AAAAAA&#10;AAAAAAAAAAAAAAAAAAAAAAAAAAAL3wbydObH6LJvDre/r94L1O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i8Tw8/oMtNumI5Ufc5amnLwXjzbgyCpB8AAAAAAAAAAAAA&#10;AAAAAAAAAAAAAAAAAAB9rM1tEx1xO5E7TuDbYL85hpeO2sSuaTyqVnvgHt6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5ajT4tVinHmpFq/jHoecmOuWvJvG8AzfEeE5dHM3pE5MPzo6&#10;49Kt1GlvhmbR5VO/uBXOAAAAAAAAAAAAAAAAAAAAAAAAAAAAAAAAALDgePl8SpO3vYm3/v8AF30V&#10;eVqa+aNwap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style="position:absolute;left:1216;top:1561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">
                <v:imagedata r:id="rId4" o:title="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2611;top:15805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" filled="f" stroked="f">
                <v:textbox>
                  <w:txbxContent>
                    <w:p w14:paraId="7D214872" w14:textId="77777777" w:rsidR="009A5029" w:rsidRPr="009A5029" w:rsidRDefault="009A5029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Autoritate de Management</w:t>
                      </w:r>
                    </w:p>
                    <w:p w14:paraId="00E52592" w14:textId="77777777" w:rsidR="00F12E7F" w:rsidRPr="009A5029" w:rsidRDefault="00F12E7F" w:rsidP="00F12E7F">
                      <w:pPr>
                        <w:rPr>
                          <w:rFonts w:ascii="Calibri" w:hAnsi="Calibri" w:cs="Calibri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199102" wp14:editId="23B64F45">
              <wp:simplePos x="0" y="0"/>
              <wp:positionH relativeFrom="column">
                <wp:posOffset>3369945</wp:posOffset>
              </wp:positionH>
              <wp:positionV relativeFrom="paragraph">
                <wp:posOffset>274320</wp:posOffset>
              </wp:positionV>
              <wp:extent cx="2744470" cy="645160"/>
              <wp:effectExtent l="0" t="0" r="635" b="4445"/>
              <wp:wrapNone/>
              <wp:docPr id="1373032781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EC8CC5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DE12DEB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5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2AB6DBC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C459C0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199102" id="Text Box 28" o:spid="_x0000_s1032" type="#_x0000_t202" style="position:absolute;margin-left:265.35pt;margin-top:21.6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" stroked="f">
              <v:stroke dashstyle="1 1" endcap="round"/>
              <v:textbox>
                <w:txbxContent>
                  <w:p w14:paraId="10EC8CC5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DE12DEB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6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2AB6DBC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C459C0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FF2F8" w14:textId="3EB10638" w:rsidR="00072DDE" w:rsidRDefault="00DE24E3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668D447" wp14:editId="1131CDCE">
          <wp:simplePos x="0" y="0"/>
          <wp:positionH relativeFrom="column">
            <wp:posOffset>2227580</wp:posOffset>
          </wp:positionH>
          <wp:positionV relativeFrom="paragraph">
            <wp:posOffset>10160</wp:posOffset>
          </wp:positionV>
          <wp:extent cx="1952625" cy="156845"/>
          <wp:effectExtent l="0" t="0" r="0" b="0"/>
          <wp:wrapNone/>
          <wp:docPr id="27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EA49184" wp14:editId="42980933">
          <wp:simplePos x="0" y="0"/>
          <wp:positionH relativeFrom="column">
            <wp:posOffset>-810895</wp:posOffset>
          </wp:positionH>
          <wp:positionV relativeFrom="paragraph">
            <wp:posOffset>201295</wp:posOffset>
          </wp:positionV>
          <wp:extent cx="7983220" cy="107315"/>
          <wp:effectExtent l="0" t="0" r="0" b="0"/>
          <wp:wrapNone/>
          <wp:docPr id="19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A6F5A1B" wp14:editId="6F5202B2">
              <wp:simplePos x="0" y="0"/>
              <wp:positionH relativeFrom="column">
                <wp:posOffset>3255645</wp:posOffset>
              </wp:positionH>
              <wp:positionV relativeFrom="paragraph">
                <wp:posOffset>458470</wp:posOffset>
              </wp:positionV>
              <wp:extent cx="2954020" cy="645160"/>
              <wp:effectExtent l="0" t="1270" r="635" b="1270"/>
              <wp:wrapNone/>
              <wp:docPr id="50449099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402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C4023" w14:textId="77777777" w:rsidR="0009018B" w:rsidRPr="009A5029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  <w:t xml:space="preserve">www.adrcentru.ro   I   Facebook.com/ADRCentru.ro  </w:t>
                          </w:r>
                        </w:p>
                        <w:p w14:paraId="1C053830" w14:textId="77777777" w:rsidR="0009018B" w:rsidRPr="009A502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</w:pPr>
                          <w:proofErr w:type="gramStart"/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>E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>-mail:</w:t>
                          </w:r>
                          <w:proofErr w:type="gramEnd"/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 w:history="1">
                            <w:r w:rsidRPr="009A5029">
                              <w:rPr>
                                <w:rStyle w:val="Hyperlink"/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>office@adrcentru.ro</w:t>
                            </w:r>
                          </w:hyperlink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 I 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F494921" w14:textId="77777777" w:rsidR="0009018B" w:rsidRPr="009A5029" w:rsidRDefault="00C459C0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20"/>
                              <w:szCs w:val="20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Str. Decebal, 11</w:t>
                          </w:r>
                          <w:r w:rsidR="0009018B"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, 510093, Alba Iulia, 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6F5A1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256.35pt;margin-top:36.1pt;width:232.6pt;height:5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" stroked="f">
              <v:stroke dashstyle="1 1" endcap="round"/>
              <v:textbox>
                <w:txbxContent>
                  <w:p w14:paraId="270C4023" w14:textId="77777777" w:rsidR="0009018B" w:rsidRPr="009A5029" w:rsidRDefault="0009018B" w:rsidP="0009018B">
                    <w:pPr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  <w:t xml:space="preserve">www.adrcentru.ro   I   Facebook.com/ADRCentru.ro  </w:t>
                    </w:r>
                  </w:p>
                  <w:p w14:paraId="1C053830" w14:textId="77777777" w:rsidR="0009018B" w:rsidRPr="009A502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</w:pPr>
                    <w:proofErr w:type="gramStart"/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>E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>-mail:</w:t>
                    </w:r>
                    <w:proofErr w:type="gramEnd"/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 </w:t>
                    </w:r>
                    <w:hyperlink r:id="rId4" w:history="1">
                      <w:r w:rsidRPr="009A5029">
                        <w:rPr>
                          <w:rStyle w:val="Hyperlink"/>
                          <w:rFonts w:ascii="Calibri" w:hAnsi="Calibri" w:cs="Calibri"/>
                          <w:b/>
                          <w:sz w:val="20"/>
                          <w:szCs w:val="20"/>
                        </w:rPr>
                        <w:t>office@adrcentru.ro</w:t>
                      </w:r>
                    </w:hyperlink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 I 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 xml:space="preserve">Tel.: 0258-818616 </w:t>
                    </w:r>
                  </w:p>
                  <w:p w14:paraId="0F494921" w14:textId="77777777" w:rsidR="0009018B" w:rsidRPr="009A5029" w:rsidRDefault="00C459C0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20"/>
                        <w:szCs w:val="20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Str. Decebal, 11</w:t>
                    </w:r>
                    <w:r w:rsidR="0009018B"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, 510093, Alba Iulia, 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CE09FE4" wp14:editId="251BB9AB">
              <wp:simplePos x="0" y="0"/>
              <wp:positionH relativeFrom="column">
                <wp:posOffset>-95885</wp:posOffset>
              </wp:positionH>
              <wp:positionV relativeFrom="paragraph">
                <wp:posOffset>290830</wp:posOffset>
              </wp:positionV>
              <wp:extent cx="3075940" cy="690245"/>
              <wp:effectExtent l="0" t="0" r="1270" b="0"/>
              <wp:wrapNone/>
              <wp:docPr id="1726621861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658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623398179" name="Picture 24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65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870239057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5797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B98EC8" w14:textId="77777777" w:rsidR="009A5029" w:rsidRDefault="009A5029" w:rsidP="00643AC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 xml:space="preserve">Autoritate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de Management</w:t>
                            </w:r>
                          </w:p>
                          <w:p w14:paraId="20A74D39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E2232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E09FE4" id="Group 35" o:spid="_x0000_s1034" style="position:absolute;margin-left:-7.55pt;margin-top:22.9pt;width:242.2pt;height:54.35pt;z-index:251662336" coordorigin="406,15658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mYiN5naI7ZOrrBWavjenwb1xfrr+boiPvRsu&#10;tx06KeXPm6gUer4lqdXvGS+1J+RXohCy6nJl6LW2jujqBEcgAGj8HMnK0uTH82yw4dbfFavdILd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mYiN5naI7Tq6wVe&#10;s43p8G9cP66/m97H3o2bW46dFPLnzdQKPV8Q1Osn9bfyfmV6IQcuoyZvfW6O6OoEVzAAAABceDmT&#10;bU5Me/vq7/wS+HW2yWr3wDRL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Vut4zp9PvXHPO5O6OqPvR82sx4+ivlW83UCi1fEdRrJnnLzFPmV6IQcuoyZp8q20d0dQ&#10;IjkAAAAAAAJ3B8nN8Sxd1vJl20duTqK+foBrF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CFruJ6fRxMWnl5PmV6/v7nHNqceHomd7d0AoNbxTUazes25GP5lfz70DNq&#10;smbo35Ne6AQXEAAAAAAAAAB009+b1GO/zbRL1jnk5Kz3SDaxO8RPeuY6YB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cdTqsOlpys2SK90ds+iHjJlpirve0QCg13G82fem&#10;D9Vj7/lT7EHNrb33jH5NfxBVooPgAAAAAAAAAAAADZ6HJzujw376wuMFuVhpbvgHd7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fLWrSs2tMVrHXMz1PkzERvM7QCm13Ha13x6S&#10;OVP7yer7kTProjeuLpn50gosuXJmvN8t5vae2ZQbXte3KtMzPnB4fAAAAAAAAAAAAAAABqeBZOXw&#10;6sdtZmFnobcrTxHdOwLFI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BB1/FcG&#10;i3r+0y/Mier0z2OGfVUw9Hvrd0Azut1+fW33yW2r2UjqhX5s980+VPR2RHUCK5gAAAAAAAAAAAAA&#10;AAAAL7wayeTmx+eLJ3DrdF6/eC8T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Hj&#10;Nmx4Mc5MtorWOuZeb3rSs2tO0QCg1/HMmXfHpd8dPnfKn2IOfW2vvXF5Md/bIKiZmZ3md5ROsHwA&#10;AAAAAAAAAAAAAAAAAAFp4P5ORr5r2XrKToLbZ9u+AaZZ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ruIcXw6TelNsmXujqj0o+o1dMXk18q/d3Azuq1ebV5OXmtv3RHVCvy5b5bb3n7g&#10;cHgAAAAAAAAAAAAAAAAAAAAABK4bk5rX4bb/ACtnTTW5Oek+cGwW4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xly0w45yZLRWsdcy+WtWlZtadojtBQcR43fNvj0u9Kdtu2fYgajWzfycW&#10;9a9/bIKhEB8AAAAAAAAAAAAAAAAAAAAAAAB6pbkXrbuncidrRPcDbY7RfHW0dsRK6rO9YnvgHp9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DjrMPP6XLi+dXo9LxlpzmK1e+AYyY2mY7lOD4AAAAAAAAAAAA&#10;AAAAAAAAAAAAAAAAAAAAAANXwTJznDcf+neq00VuVp6+boBPd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hcXw8/wAPyx21jlR9zjq6cvT2jtjpBklUAAAAAAAAAAAAAAAA&#10;AAAAAAAAAAAAAAAAAAmcJyc3xHDPZM7S66W3J1FJ8+wNctg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y0Ras1nqmNpJjeNpBi9TinBqcmKfk2mFNlryMlq90g5PIAAAAAAAAAAAAAAAAAAAAAAAAAA&#10;AAAAAAPeK/N5aX+baJfaTybxPdO4NtWeVSJ743XMTvESD6+g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HPUYozafJin5VZh5yV5eO1e+AYq0TW01nridlNMbTMA+AA&#10;AAAAAAAAAAAAAAAAAAAAAAAAAAAAAAAL3wbydObH6LJvDre/r94L1O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i8Tw8/oMtNumI5Ufc5amnLwXjzbgyCpB8AAAAAAAAA&#10;AAAAAAAAAAAAAAAAAAAAAAB9rM1tEx1xO5E7TuDbYL85hpeO2sSuaTyqVnvgHt6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JjeNpAYzW4fF9XlxfNt0ehT5qc3ltXukHB4AAAAAAAAAAAAAAAAAAAA&#10;AAAAAAAAAAAABreEZOc4dhnfqjb+C10luVp6eaNgTXY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5ajT4tVinHmpFq/jHoecmOuWvJvG8AzfEeE5dHM3pE5M&#10;Pzo649Kt1GlvhmbR5VO/uBXOAAAAAAAAAAAAAAAAAAAAAAAAAAAAAAAAALDgePl8SpO3vYm3/v8A&#10;F30VeVqa+aNwap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5" type="#_x0000_t75" style="position:absolute;left:406;top:1565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">
                <v:imagedata r:id="rId6" o:title=""/>
                <o:lock v:ext="edit" aspectratio="f"/>
              </v:shape>
              <v:shape id="Text Box 25" o:spid="_x0000_s1036" type="#_x0000_t202" style="position:absolute;left:1741;top:15797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" filled="f" stroked="f">
                <v:textbox>
                  <w:txbxContent>
                    <w:p w14:paraId="23B98EC8" w14:textId="77777777" w:rsidR="009A5029" w:rsidRDefault="009A5029" w:rsidP="00643AC4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 xml:space="preserve">Autoritate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de Management</w:t>
                      </w:r>
                    </w:p>
                    <w:p w14:paraId="20A74D39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E2232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599D7" w14:textId="77777777" w:rsidR="00B81EE5" w:rsidRDefault="00B81EE5">
      <w:r>
        <w:separator/>
      </w:r>
    </w:p>
  </w:footnote>
  <w:footnote w:type="continuationSeparator" w:id="0">
    <w:p w14:paraId="6901F9D4" w14:textId="77777777" w:rsidR="00B81EE5" w:rsidRDefault="00B81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15E7B" w14:textId="19A85600" w:rsidR="002B3BB9" w:rsidRPr="00851382" w:rsidRDefault="00DE24E3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646DEC68" wp14:editId="479AED0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70571860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77347953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A65825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519071CF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006149107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6DEC68" id="Group 12" o:spid="_x0000_s1026" style="position:absolute;margin-left:366.75pt;margin-top:-21.75pt;width:110.25pt;height:54pt;z-index:25165312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" filled="f" stroked="f">
                <v:textbox inset="2mm,0,7mm,0">
                  <w:txbxContent>
                    <w:p w14:paraId="5DA65825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519071CF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155A53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155A53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31020" w14:textId="33C2B07F" w:rsidR="002B3BB9" w:rsidRDefault="00DE24E3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06DCBCDE" wp14:editId="015BA48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 wp14:anchorId="5D463A89" wp14:editId="2B560A69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6A4078D8" wp14:editId="59B285EB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81BE3"/>
    <w:rsid w:val="0009018B"/>
    <w:rsid w:val="00094830"/>
    <w:rsid w:val="000C2AAE"/>
    <w:rsid w:val="001175F2"/>
    <w:rsid w:val="001357F6"/>
    <w:rsid w:val="00144BFD"/>
    <w:rsid w:val="00155A53"/>
    <w:rsid w:val="001F743D"/>
    <w:rsid w:val="002B3BB9"/>
    <w:rsid w:val="002E07E9"/>
    <w:rsid w:val="002F1246"/>
    <w:rsid w:val="00351F71"/>
    <w:rsid w:val="00376CFE"/>
    <w:rsid w:val="003E2E03"/>
    <w:rsid w:val="003E4384"/>
    <w:rsid w:val="00474F02"/>
    <w:rsid w:val="00482A45"/>
    <w:rsid w:val="004A3B56"/>
    <w:rsid w:val="004B684C"/>
    <w:rsid w:val="00504026"/>
    <w:rsid w:val="00523BEA"/>
    <w:rsid w:val="005412CE"/>
    <w:rsid w:val="005A6B00"/>
    <w:rsid w:val="005A7D43"/>
    <w:rsid w:val="005C21C9"/>
    <w:rsid w:val="005C7AFF"/>
    <w:rsid w:val="00643AC4"/>
    <w:rsid w:val="006B79B9"/>
    <w:rsid w:val="007209E0"/>
    <w:rsid w:val="00754551"/>
    <w:rsid w:val="00756E90"/>
    <w:rsid w:val="007A69A6"/>
    <w:rsid w:val="007C403D"/>
    <w:rsid w:val="00851382"/>
    <w:rsid w:val="00862839"/>
    <w:rsid w:val="00876E1E"/>
    <w:rsid w:val="00877666"/>
    <w:rsid w:val="0088290B"/>
    <w:rsid w:val="008C26CE"/>
    <w:rsid w:val="008D6337"/>
    <w:rsid w:val="008E7688"/>
    <w:rsid w:val="00904097"/>
    <w:rsid w:val="00936CF8"/>
    <w:rsid w:val="0095716B"/>
    <w:rsid w:val="009A5029"/>
    <w:rsid w:val="009B11DD"/>
    <w:rsid w:val="009F711B"/>
    <w:rsid w:val="00AD1D14"/>
    <w:rsid w:val="00AE4990"/>
    <w:rsid w:val="00B15233"/>
    <w:rsid w:val="00B81EE5"/>
    <w:rsid w:val="00B8585D"/>
    <w:rsid w:val="00BD3175"/>
    <w:rsid w:val="00C05C7A"/>
    <w:rsid w:val="00C13F57"/>
    <w:rsid w:val="00C459C0"/>
    <w:rsid w:val="00C53401"/>
    <w:rsid w:val="00C56C1B"/>
    <w:rsid w:val="00C82AD1"/>
    <w:rsid w:val="00C916A3"/>
    <w:rsid w:val="00CC276C"/>
    <w:rsid w:val="00CC6C98"/>
    <w:rsid w:val="00D22014"/>
    <w:rsid w:val="00D94812"/>
    <w:rsid w:val="00DD113C"/>
    <w:rsid w:val="00DE24E3"/>
    <w:rsid w:val="00E22327"/>
    <w:rsid w:val="00E753B1"/>
    <w:rsid w:val="00EF6CD7"/>
    <w:rsid w:val="00F12E7F"/>
    <w:rsid w:val="00FA2F4C"/>
    <w:rsid w:val="00FD2955"/>
    <w:rsid w:val="00FE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B97D11"/>
  <w15:chartTrackingRefBased/>
  <w15:docId w15:val="{53CB1F21-3B6E-4A01-9E9D-1E549981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uiPriority w:val="99"/>
    <w:unhideWhenUsed/>
    <w:rsid w:val="004B684C"/>
    <w:pPr>
      <w:spacing w:after="200" w:line="276" w:lineRule="auto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notdesubsolCaracter">
    <w:name w:val="Text notă de subsol Caracter"/>
    <w:link w:val="Textnotdesubsol"/>
    <w:uiPriority w:val="99"/>
    <w:rsid w:val="004B684C"/>
    <w:rPr>
      <w:rFonts w:ascii="Calibri" w:eastAsia="Calibri" w:hAnsi="Calibri"/>
    </w:rPr>
  </w:style>
  <w:style w:type="character" w:styleId="Referinnotdesubsol">
    <w:name w:val="footnote reference"/>
    <w:uiPriority w:val="99"/>
    <w:unhideWhenUsed/>
    <w:rsid w:val="004B68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office@adrcentru.ro" TargetMode="External"/><Relationship Id="rId5" Type="http://schemas.openxmlformats.org/officeDocument/2006/relationships/hyperlink" Target="mailto:office@adrcentru.ro" TargetMode="External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adrcentru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FF979-37EA-4FAC-890F-E3020DF0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4</TotalTime>
  <Pages>4</Pages>
  <Words>627</Words>
  <Characters>4444</Characters>
  <DocSecurity>0</DocSecurity>
  <Lines>37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LinksUpToDate>false</LinksUpToDate>
  <CharactersWithSpaces>5061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2024-03-28T07:53:00Z</cp:lastPrinted>
  <dcterms:created xsi:type="dcterms:W3CDTF">2024-07-08T10:31:00Z</dcterms:created>
  <dcterms:modified xsi:type="dcterms:W3CDTF">2026-04-01T05:32:00Z</dcterms:modified>
</cp:coreProperties>
</file>